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8CD623" w14:textId="77777777" w:rsidR="00BF34BF" w:rsidRDefault="00BF34BF" w:rsidP="00A248CE">
      <w:pPr>
        <w:jc w:val="center"/>
        <w:rPr>
          <w:rFonts w:ascii="Verdana" w:hAnsi="Verdana"/>
          <w:b/>
          <w:sz w:val="20"/>
          <w:szCs w:val="20"/>
        </w:rPr>
      </w:pPr>
    </w:p>
    <w:p w14:paraId="038CD626" w14:textId="4F3BDAB8" w:rsidR="001C3C31" w:rsidRPr="0035667C" w:rsidRDefault="008B093F" w:rsidP="00516C27">
      <w:pPr>
        <w:rPr>
          <w:rFonts w:ascii="Arial" w:hAnsi="Arial" w:cs="Arial"/>
          <w:b/>
          <w:sz w:val="20"/>
          <w:szCs w:val="20"/>
        </w:rPr>
      </w:pPr>
      <w:r w:rsidRPr="0035667C">
        <w:rPr>
          <w:rFonts w:ascii="Arial" w:hAnsi="Arial" w:cs="Arial"/>
          <w:b/>
          <w:sz w:val="20"/>
          <w:szCs w:val="20"/>
        </w:rPr>
        <w:t>You</w:t>
      </w:r>
      <w:r w:rsidR="007F2D07" w:rsidRPr="0035667C">
        <w:rPr>
          <w:rFonts w:ascii="Arial" w:hAnsi="Arial" w:cs="Arial"/>
          <w:b/>
          <w:sz w:val="20"/>
          <w:szCs w:val="20"/>
        </w:rPr>
        <w:t xml:space="preserve"> need to pay when you register, </w:t>
      </w:r>
      <w:r w:rsidRPr="0035667C">
        <w:rPr>
          <w:rFonts w:ascii="Arial" w:hAnsi="Arial" w:cs="Arial"/>
          <w:b/>
          <w:sz w:val="20"/>
          <w:szCs w:val="20"/>
        </w:rPr>
        <w:t>c</w:t>
      </w:r>
      <w:r w:rsidR="004C1813" w:rsidRPr="0035667C">
        <w:rPr>
          <w:rFonts w:ascii="Arial" w:hAnsi="Arial" w:cs="Arial"/>
          <w:b/>
          <w:sz w:val="20"/>
          <w:szCs w:val="20"/>
        </w:rPr>
        <w:t xml:space="preserve">onfirmation </w:t>
      </w:r>
      <w:r w:rsidR="007A77BF" w:rsidRPr="0035667C">
        <w:rPr>
          <w:rFonts w:ascii="Arial" w:hAnsi="Arial" w:cs="Arial"/>
          <w:b/>
          <w:sz w:val="20"/>
          <w:szCs w:val="20"/>
        </w:rPr>
        <w:t xml:space="preserve">of your booking </w:t>
      </w:r>
      <w:r w:rsidR="004C1813" w:rsidRPr="0035667C">
        <w:rPr>
          <w:rFonts w:ascii="Arial" w:hAnsi="Arial" w:cs="Arial"/>
          <w:b/>
          <w:sz w:val="20"/>
          <w:szCs w:val="20"/>
        </w:rPr>
        <w:t>will be emailed to you</w:t>
      </w:r>
    </w:p>
    <w:p w14:paraId="038CD627" w14:textId="77777777" w:rsidR="00516C27" w:rsidRPr="00516C27" w:rsidRDefault="00516C27" w:rsidP="00516C27">
      <w:pPr>
        <w:rPr>
          <w:rFonts w:ascii="Arial" w:hAnsi="Arial" w:cs="Arial"/>
          <w:sz w:val="20"/>
          <w:szCs w:val="20"/>
          <w:lang w:val="en-US"/>
        </w:rPr>
      </w:pPr>
    </w:p>
    <w:tbl>
      <w:tblPr>
        <w:tblW w:w="935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528"/>
      </w:tblGrid>
      <w:tr w:rsidR="00516C27" w:rsidRPr="00516C27" w14:paraId="038CD62A" w14:textId="77777777" w:rsidTr="0035667C">
        <w:trPr>
          <w:trHeight w:val="460"/>
        </w:trPr>
        <w:tc>
          <w:tcPr>
            <w:tcW w:w="3828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14:paraId="038CD628" w14:textId="3A7F1EE2" w:rsidR="00516C27" w:rsidRPr="00140170" w:rsidRDefault="00516C27" w:rsidP="008B09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40170">
              <w:rPr>
                <w:rFonts w:ascii="Arial" w:hAnsi="Arial" w:cs="Arial"/>
                <w:sz w:val="20"/>
                <w:szCs w:val="20"/>
                <w:lang w:val="en-US"/>
              </w:rPr>
              <w:t xml:space="preserve">Name of </w:t>
            </w:r>
            <w:r w:rsidR="008B093F">
              <w:rPr>
                <w:rFonts w:ascii="Arial" w:hAnsi="Arial" w:cs="Arial"/>
                <w:sz w:val="20"/>
                <w:szCs w:val="20"/>
                <w:lang w:val="en-US"/>
              </w:rPr>
              <w:t>Course</w:t>
            </w:r>
          </w:p>
        </w:tc>
        <w:sdt>
          <w:sdtPr>
            <w:rPr>
              <w:rFonts w:ascii="Arial" w:hAnsi="Arial" w:cs="Arial"/>
              <w:sz w:val="20"/>
              <w:szCs w:val="20"/>
              <w:lang w:val="en-US"/>
            </w:rPr>
            <w:id w:val="24125600"/>
            <w:placeholder>
              <w:docPart w:val="B010391A76CF4A99971A931A9E8C6984"/>
            </w:placeholder>
            <w:showingPlcHdr/>
            <w:text/>
          </w:sdtPr>
          <w:sdtEndPr/>
          <w:sdtContent>
            <w:tc>
              <w:tcPr>
                <w:tcW w:w="5528" w:type="dxa"/>
                <w:tcBorders>
                  <w:left w:val="nil"/>
                  <w:bottom w:val="single" w:sz="6" w:space="0" w:color="auto"/>
                  <w:right w:val="nil"/>
                </w:tcBorders>
                <w:vAlign w:val="center"/>
              </w:tcPr>
              <w:p w14:paraId="038CD629" w14:textId="77777777" w:rsidR="00516C27" w:rsidRPr="00140170" w:rsidRDefault="00424A56" w:rsidP="00424A56">
                <w:pPr>
                  <w:rPr>
                    <w:rFonts w:ascii="Arial" w:hAnsi="Arial" w:cs="Arial"/>
                    <w:sz w:val="20"/>
                    <w:szCs w:val="20"/>
                    <w:lang w:val="en-US"/>
                  </w:rPr>
                </w:pPr>
                <w:r w:rsidRPr="00140170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516C27" w:rsidRPr="00516C27" w14:paraId="038CD62D" w14:textId="77777777" w:rsidTr="0035667C">
        <w:trPr>
          <w:trHeight w:val="460"/>
        </w:trPr>
        <w:tc>
          <w:tcPr>
            <w:tcW w:w="3828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38CD62B" w14:textId="6302E09B" w:rsidR="00516C27" w:rsidRPr="00140170" w:rsidRDefault="00516C27" w:rsidP="008B09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40170">
              <w:rPr>
                <w:rFonts w:ascii="Arial" w:hAnsi="Arial" w:cs="Arial"/>
                <w:sz w:val="20"/>
                <w:szCs w:val="20"/>
                <w:lang w:val="en-US"/>
              </w:rPr>
              <w:t xml:space="preserve">Date of </w:t>
            </w:r>
            <w:r w:rsidR="008B093F">
              <w:rPr>
                <w:rFonts w:ascii="Arial" w:hAnsi="Arial" w:cs="Arial"/>
                <w:sz w:val="20"/>
                <w:szCs w:val="20"/>
                <w:lang w:val="en-US"/>
              </w:rPr>
              <w:t>Course</w:t>
            </w:r>
            <w:r w:rsidRPr="00140170">
              <w:rPr>
                <w:rFonts w:ascii="Arial" w:hAnsi="Arial" w:cs="Arial"/>
                <w:sz w:val="20"/>
                <w:szCs w:val="20"/>
                <w:lang w:val="en-US"/>
              </w:rPr>
              <w:t xml:space="preserve">   </w:t>
            </w:r>
          </w:p>
        </w:tc>
        <w:sdt>
          <w:sdtPr>
            <w:rPr>
              <w:rFonts w:ascii="Arial" w:hAnsi="Arial" w:cs="Arial"/>
              <w:sz w:val="20"/>
              <w:szCs w:val="20"/>
              <w:lang w:val="en-US"/>
            </w:rPr>
            <w:id w:val="24125597"/>
            <w:placeholder>
              <w:docPart w:val="A05B2812CC08448AB26E63C7BB838C6A"/>
            </w:placeholder>
            <w:showingPlcHdr/>
            <w:date w:fullDate="2011-04-13T00:00:00Z">
              <w:dateFormat w:val="dd/MM/yyyy"/>
              <w:lid w:val="en-NZ"/>
              <w:storeMappedDataAs w:val="dateTime"/>
              <w:calendar w:val="gregorian"/>
            </w:date>
          </w:sdtPr>
          <w:sdtEndPr/>
          <w:sdtContent>
            <w:tc>
              <w:tcPr>
                <w:tcW w:w="5528" w:type="dxa"/>
                <w:tcBorders>
                  <w:left w:val="nil"/>
                  <w:right w:val="nil"/>
                </w:tcBorders>
                <w:shd w:val="clear" w:color="auto" w:fill="FFFFFF"/>
                <w:vAlign w:val="center"/>
              </w:tcPr>
              <w:p w14:paraId="038CD62C" w14:textId="77777777" w:rsidR="00516C27" w:rsidRPr="00140170" w:rsidRDefault="00424A56" w:rsidP="00424A56">
                <w:pPr>
                  <w:rPr>
                    <w:rFonts w:ascii="Arial" w:hAnsi="Arial" w:cs="Arial"/>
                    <w:sz w:val="20"/>
                    <w:szCs w:val="20"/>
                    <w:lang w:val="en-US"/>
                  </w:rPr>
                </w:pPr>
                <w:r w:rsidRPr="00140170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Click here to enter a date.</w:t>
                </w:r>
              </w:p>
            </w:tc>
          </w:sdtContent>
        </w:sdt>
      </w:tr>
      <w:tr w:rsidR="00516C27" w:rsidRPr="00516C27" w14:paraId="038CD630" w14:textId="77777777" w:rsidTr="0035667C">
        <w:trPr>
          <w:trHeight w:val="460"/>
        </w:trPr>
        <w:tc>
          <w:tcPr>
            <w:tcW w:w="3828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38CD62E" w14:textId="006F80BD" w:rsidR="00516C27" w:rsidRPr="00140170" w:rsidRDefault="00516C27" w:rsidP="008B093F">
            <w:pPr>
              <w:tabs>
                <w:tab w:val="left" w:pos="3969"/>
                <w:tab w:val="left" w:pos="5387"/>
                <w:tab w:val="left" w:pos="6804"/>
              </w:tabs>
              <w:rPr>
                <w:rFonts w:ascii="Arial" w:hAnsi="Arial" w:cs="Arial"/>
                <w:sz w:val="20"/>
                <w:szCs w:val="20"/>
              </w:rPr>
            </w:pPr>
            <w:r w:rsidRPr="00140170">
              <w:rPr>
                <w:rFonts w:ascii="Arial" w:hAnsi="Arial" w:cs="Arial"/>
                <w:sz w:val="20"/>
                <w:szCs w:val="20"/>
              </w:rPr>
              <w:t>Venue</w:t>
            </w:r>
            <w:r w:rsidRPr="00140170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5528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38CD62F" w14:textId="4FA102AF" w:rsidR="00516C27" w:rsidRPr="00140170" w:rsidRDefault="00FB06F1" w:rsidP="000D490E">
            <w:pPr>
              <w:tabs>
                <w:tab w:val="left" w:pos="3969"/>
                <w:tab w:val="left" w:pos="5387"/>
                <w:tab w:val="left" w:pos="6804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4125601"/>
                <w:placeholder>
                  <w:docPart w:val="86B2A24B64C4496F994A0391CC0EFBAF"/>
                </w:placeholder>
                <w:showingPlcHdr/>
                <w:dropDownList>
                  <w:listItem w:value="Choose an item."/>
                  <w:listItem w:displayText="Tauranga Hospital" w:value="Tauranga Hospital"/>
                  <w:listItem w:displayText="Whakatane Hospital" w:value="Whakatane Hospital"/>
                </w:dropDownList>
              </w:sdtPr>
              <w:sdtEndPr/>
              <w:sdtContent>
                <w:r w:rsidR="00424A56" w:rsidRPr="00140170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Choose an item.</w:t>
                </w:r>
              </w:sdtContent>
            </w:sdt>
          </w:p>
        </w:tc>
      </w:tr>
      <w:tr w:rsidR="00516C27" w:rsidRPr="00516C27" w14:paraId="038CD633" w14:textId="77777777" w:rsidTr="0035667C">
        <w:trPr>
          <w:trHeight w:val="460"/>
        </w:trPr>
        <w:tc>
          <w:tcPr>
            <w:tcW w:w="3828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38CD631" w14:textId="77777777" w:rsidR="00516C27" w:rsidRPr="00140170" w:rsidRDefault="00516C27" w:rsidP="00B72F13">
            <w:pPr>
              <w:rPr>
                <w:rFonts w:ascii="Arial" w:hAnsi="Arial" w:cs="Arial"/>
                <w:sz w:val="20"/>
                <w:szCs w:val="20"/>
              </w:rPr>
            </w:pPr>
            <w:r w:rsidRPr="00140170">
              <w:rPr>
                <w:rFonts w:ascii="Arial" w:hAnsi="Arial" w:cs="Arial"/>
                <w:noProof/>
                <w:sz w:val="20"/>
                <w:szCs w:val="20"/>
              </w:rPr>
              <w:t xml:space="preserve">Your Full Name 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24125602"/>
            <w:placeholder>
              <w:docPart w:val="51C7FF0C8A1F4428AB78347F10FC31D1"/>
            </w:placeholder>
            <w:showingPlcHdr/>
            <w:text/>
          </w:sdtPr>
          <w:sdtEndPr/>
          <w:sdtContent>
            <w:tc>
              <w:tcPr>
                <w:tcW w:w="5528" w:type="dxa"/>
                <w:tcBorders>
                  <w:left w:val="nil"/>
                  <w:right w:val="nil"/>
                </w:tcBorders>
                <w:shd w:val="clear" w:color="auto" w:fill="FFFFFF"/>
                <w:vAlign w:val="center"/>
              </w:tcPr>
              <w:p w14:paraId="038CD632" w14:textId="77777777" w:rsidR="00516C27" w:rsidRPr="00140170" w:rsidRDefault="00424A56" w:rsidP="00424A56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140170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516C27" w:rsidRPr="00516C27" w14:paraId="038CD636" w14:textId="77777777" w:rsidTr="0035667C">
        <w:trPr>
          <w:trHeight w:val="460"/>
        </w:trPr>
        <w:tc>
          <w:tcPr>
            <w:tcW w:w="3828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38CD634" w14:textId="77777777" w:rsidR="00516C27" w:rsidRPr="00140170" w:rsidRDefault="00516C27" w:rsidP="00B72F13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140170">
              <w:rPr>
                <w:rFonts w:ascii="Arial" w:hAnsi="Arial" w:cs="Arial"/>
                <w:noProof/>
                <w:sz w:val="20"/>
                <w:szCs w:val="20"/>
              </w:rPr>
              <w:t>Work Place Name</w:t>
            </w:r>
          </w:p>
        </w:tc>
        <w:sdt>
          <w:sdtPr>
            <w:rPr>
              <w:rFonts w:ascii="Arial" w:hAnsi="Arial" w:cs="Arial"/>
              <w:noProof/>
              <w:sz w:val="20"/>
              <w:szCs w:val="20"/>
            </w:rPr>
            <w:id w:val="24125603"/>
            <w:placeholder>
              <w:docPart w:val="2322B1C16B344118B605EEAFAD7280DA"/>
            </w:placeholder>
            <w:showingPlcHdr/>
            <w:text/>
          </w:sdtPr>
          <w:sdtEndPr/>
          <w:sdtContent>
            <w:tc>
              <w:tcPr>
                <w:tcW w:w="5528" w:type="dxa"/>
                <w:tcBorders>
                  <w:left w:val="nil"/>
                  <w:right w:val="nil"/>
                </w:tcBorders>
                <w:shd w:val="clear" w:color="auto" w:fill="FFFFFF"/>
                <w:vAlign w:val="center"/>
              </w:tcPr>
              <w:p w14:paraId="038CD635" w14:textId="77777777" w:rsidR="00516C27" w:rsidRPr="00140170" w:rsidRDefault="00424A56" w:rsidP="00424A56">
                <w:pPr>
                  <w:rPr>
                    <w:rFonts w:ascii="Arial" w:hAnsi="Arial" w:cs="Arial"/>
                    <w:noProof/>
                    <w:sz w:val="20"/>
                    <w:szCs w:val="20"/>
                  </w:rPr>
                </w:pPr>
                <w:r w:rsidRPr="00140170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516C27" w:rsidRPr="00516C27" w14:paraId="038CD639" w14:textId="77777777" w:rsidTr="0035667C">
        <w:trPr>
          <w:trHeight w:val="460"/>
        </w:trPr>
        <w:tc>
          <w:tcPr>
            <w:tcW w:w="3828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38CD637" w14:textId="77777777" w:rsidR="00516C27" w:rsidRPr="00140170" w:rsidRDefault="00516C27" w:rsidP="00B72F13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140170">
              <w:rPr>
                <w:rFonts w:ascii="Arial" w:hAnsi="Arial" w:cs="Arial"/>
                <w:noProof/>
                <w:sz w:val="20"/>
                <w:szCs w:val="20"/>
              </w:rPr>
              <w:t>Job Title</w:t>
            </w:r>
          </w:p>
        </w:tc>
        <w:sdt>
          <w:sdtPr>
            <w:rPr>
              <w:rFonts w:ascii="Arial" w:hAnsi="Arial" w:cs="Arial"/>
              <w:noProof/>
              <w:sz w:val="20"/>
              <w:szCs w:val="20"/>
            </w:rPr>
            <w:id w:val="24125604"/>
            <w:placeholder>
              <w:docPart w:val="8BE26633A2B8486993F49C3CA92D268B"/>
            </w:placeholder>
            <w:showingPlcHdr/>
            <w:text/>
          </w:sdtPr>
          <w:sdtEndPr/>
          <w:sdtContent>
            <w:tc>
              <w:tcPr>
                <w:tcW w:w="5528" w:type="dxa"/>
                <w:tcBorders>
                  <w:left w:val="nil"/>
                  <w:right w:val="nil"/>
                </w:tcBorders>
                <w:shd w:val="clear" w:color="auto" w:fill="FFFFFF"/>
                <w:vAlign w:val="center"/>
              </w:tcPr>
              <w:p w14:paraId="038CD638" w14:textId="77777777" w:rsidR="00516C27" w:rsidRPr="00140170" w:rsidRDefault="00424A56" w:rsidP="00424A56">
                <w:pPr>
                  <w:rPr>
                    <w:rFonts w:ascii="Arial" w:hAnsi="Arial" w:cs="Arial"/>
                    <w:noProof/>
                    <w:sz w:val="20"/>
                    <w:szCs w:val="20"/>
                  </w:rPr>
                </w:pPr>
                <w:r w:rsidRPr="00140170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516C27" w:rsidRPr="00516C27" w14:paraId="038CD63C" w14:textId="77777777" w:rsidTr="0035667C">
        <w:trPr>
          <w:trHeight w:val="460"/>
        </w:trPr>
        <w:tc>
          <w:tcPr>
            <w:tcW w:w="3828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38CD63A" w14:textId="77777777" w:rsidR="00516C27" w:rsidRPr="00140170" w:rsidRDefault="00516C27" w:rsidP="00B72F13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140170">
              <w:rPr>
                <w:rFonts w:ascii="Arial" w:hAnsi="Arial" w:cs="Arial"/>
                <w:noProof/>
                <w:sz w:val="20"/>
                <w:szCs w:val="20"/>
              </w:rPr>
              <w:t>Contact Phone Number</w:t>
            </w:r>
          </w:p>
        </w:tc>
        <w:sdt>
          <w:sdtPr>
            <w:rPr>
              <w:rFonts w:ascii="Arial" w:hAnsi="Arial" w:cs="Arial"/>
              <w:noProof/>
              <w:sz w:val="20"/>
              <w:szCs w:val="20"/>
            </w:rPr>
            <w:id w:val="24125605"/>
            <w:placeholder>
              <w:docPart w:val="651398C9883D4CE1932D68F21E6983B9"/>
            </w:placeholder>
            <w:showingPlcHdr/>
            <w:text/>
          </w:sdtPr>
          <w:sdtEndPr/>
          <w:sdtContent>
            <w:tc>
              <w:tcPr>
                <w:tcW w:w="5528" w:type="dxa"/>
                <w:tcBorders>
                  <w:left w:val="nil"/>
                  <w:right w:val="nil"/>
                </w:tcBorders>
                <w:shd w:val="clear" w:color="auto" w:fill="FFFFFF"/>
                <w:vAlign w:val="center"/>
              </w:tcPr>
              <w:p w14:paraId="038CD63B" w14:textId="77777777" w:rsidR="00516C27" w:rsidRPr="00140170" w:rsidRDefault="00424A56" w:rsidP="00424A56">
                <w:pPr>
                  <w:rPr>
                    <w:rFonts w:ascii="Arial" w:hAnsi="Arial" w:cs="Arial"/>
                    <w:noProof/>
                    <w:sz w:val="20"/>
                    <w:szCs w:val="20"/>
                  </w:rPr>
                </w:pPr>
                <w:r w:rsidRPr="00140170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Click here</w:t>
                </w:r>
                <w:r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 xml:space="preserve"> to enter number</w:t>
                </w:r>
                <w:r w:rsidRPr="00140170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.</w:t>
                </w:r>
              </w:p>
            </w:tc>
          </w:sdtContent>
        </w:sdt>
      </w:tr>
      <w:tr w:rsidR="00516C27" w:rsidRPr="00516C27" w14:paraId="038CD63F" w14:textId="77777777" w:rsidTr="0035667C">
        <w:trPr>
          <w:trHeight w:val="460"/>
        </w:trPr>
        <w:tc>
          <w:tcPr>
            <w:tcW w:w="3828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38CD63D" w14:textId="77777777" w:rsidR="00516C27" w:rsidRPr="00140170" w:rsidRDefault="00516C27" w:rsidP="00B72F13">
            <w:pPr>
              <w:rPr>
                <w:rFonts w:ascii="Arial" w:hAnsi="Arial" w:cs="Arial"/>
                <w:sz w:val="20"/>
                <w:szCs w:val="20"/>
              </w:rPr>
            </w:pPr>
            <w:r w:rsidRPr="00140170">
              <w:rPr>
                <w:rFonts w:ascii="Arial" w:hAnsi="Arial" w:cs="Arial"/>
                <w:sz w:val="20"/>
                <w:szCs w:val="20"/>
              </w:rPr>
              <w:t xml:space="preserve">E-mail address </w:t>
            </w:r>
          </w:p>
        </w:tc>
        <w:sdt>
          <w:sdtPr>
            <w:rPr>
              <w:rFonts w:ascii="Arial" w:hAnsi="Arial" w:cs="Arial"/>
              <w:noProof/>
              <w:sz w:val="20"/>
              <w:szCs w:val="20"/>
            </w:rPr>
            <w:id w:val="24125606"/>
            <w:placeholder>
              <w:docPart w:val="B0708DDC9B6A444A935336AC9E4932CF"/>
            </w:placeholder>
            <w:showingPlcHdr/>
            <w:text/>
          </w:sdtPr>
          <w:sdtEndPr/>
          <w:sdtContent>
            <w:tc>
              <w:tcPr>
                <w:tcW w:w="5528" w:type="dxa"/>
                <w:tcBorders>
                  <w:left w:val="nil"/>
                  <w:right w:val="nil"/>
                </w:tcBorders>
                <w:shd w:val="clear" w:color="auto" w:fill="FFFFFF"/>
                <w:vAlign w:val="center"/>
              </w:tcPr>
              <w:p w14:paraId="038CD63E" w14:textId="77777777" w:rsidR="00516C27" w:rsidRPr="00140170" w:rsidRDefault="00424A56" w:rsidP="00424A56">
                <w:pPr>
                  <w:rPr>
                    <w:rFonts w:ascii="Arial" w:hAnsi="Arial" w:cs="Arial"/>
                    <w:noProof/>
                    <w:sz w:val="20"/>
                    <w:szCs w:val="20"/>
                  </w:rPr>
                </w:pPr>
                <w:r w:rsidRPr="00140170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516C27" w:rsidRPr="00516C27" w14:paraId="038CD642" w14:textId="77777777" w:rsidTr="0035667C">
        <w:trPr>
          <w:trHeight w:val="460"/>
        </w:trPr>
        <w:tc>
          <w:tcPr>
            <w:tcW w:w="3828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38CD640" w14:textId="1BEFB209" w:rsidR="00516C27" w:rsidRPr="00140170" w:rsidRDefault="00516C27" w:rsidP="007F2D07">
            <w:pPr>
              <w:rPr>
                <w:rFonts w:ascii="Arial" w:hAnsi="Arial" w:cs="Arial"/>
                <w:sz w:val="20"/>
                <w:szCs w:val="20"/>
              </w:rPr>
            </w:pPr>
            <w:r w:rsidRPr="00140170">
              <w:rPr>
                <w:rFonts w:ascii="Arial" w:hAnsi="Arial" w:cs="Arial"/>
                <w:sz w:val="20"/>
                <w:szCs w:val="20"/>
              </w:rPr>
              <w:t>Postal Address</w:t>
            </w:r>
            <w:r w:rsidR="007F2D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40170">
              <w:rPr>
                <w:rFonts w:ascii="Arial" w:hAnsi="Arial" w:cs="Arial"/>
                <w:sz w:val="20"/>
                <w:szCs w:val="20"/>
              </w:rPr>
              <w:t>(work or home)</w:t>
            </w:r>
          </w:p>
        </w:tc>
        <w:sdt>
          <w:sdtPr>
            <w:rPr>
              <w:rFonts w:ascii="Arial" w:hAnsi="Arial" w:cs="Arial"/>
              <w:noProof/>
              <w:sz w:val="20"/>
              <w:szCs w:val="20"/>
            </w:rPr>
            <w:id w:val="24125607"/>
            <w:placeholder>
              <w:docPart w:val="1A91FA0BCDFB4C9E9227147DEAE4D612"/>
            </w:placeholder>
            <w:showingPlcHdr/>
            <w:text/>
          </w:sdtPr>
          <w:sdtEndPr/>
          <w:sdtContent>
            <w:tc>
              <w:tcPr>
                <w:tcW w:w="5528" w:type="dxa"/>
                <w:tcBorders>
                  <w:left w:val="nil"/>
                  <w:right w:val="nil"/>
                </w:tcBorders>
                <w:shd w:val="clear" w:color="auto" w:fill="FFFFFF"/>
                <w:vAlign w:val="center"/>
              </w:tcPr>
              <w:p w14:paraId="038CD641" w14:textId="77777777" w:rsidR="00516C27" w:rsidRPr="00140170" w:rsidRDefault="00424A56" w:rsidP="00424A56">
                <w:pPr>
                  <w:rPr>
                    <w:rFonts w:ascii="Arial" w:hAnsi="Arial" w:cs="Arial"/>
                    <w:noProof/>
                    <w:sz w:val="20"/>
                    <w:szCs w:val="20"/>
                  </w:rPr>
                </w:pPr>
                <w:r w:rsidRPr="00140170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0D490E" w:rsidRPr="00516C27" w14:paraId="038CD648" w14:textId="77777777" w:rsidTr="0035667C">
        <w:trPr>
          <w:trHeight w:val="535"/>
        </w:trPr>
        <w:tc>
          <w:tcPr>
            <w:tcW w:w="3828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38CD646" w14:textId="6E0A4463" w:rsidR="000D490E" w:rsidRPr="00140170" w:rsidRDefault="007F2D07" w:rsidP="007F2D07">
            <w:pPr>
              <w:rPr>
                <w:rFonts w:ascii="Arial" w:hAnsi="Arial" w:cs="Arial"/>
                <w:sz w:val="20"/>
                <w:szCs w:val="20"/>
              </w:rPr>
            </w:pPr>
            <w:r w:rsidRPr="007F2D07">
              <w:rPr>
                <w:rFonts w:ascii="Arial" w:hAnsi="Arial" w:cs="Arial"/>
                <w:sz w:val="20"/>
                <w:szCs w:val="20"/>
              </w:rPr>
              <w:t>W</w:t>
            </w:r>
            <w:r>
              <w:rPr>
                <w:rFonts w:ascii="Arial" w:hAnsi="Arial" w:cs="Arial"/>
                <w:sz w:val="20"/>
                <w:szCs w:val="20"/>
              </w:rPr>
              <w:t>e accept cheques or internet banking</w:t>
            </w:r>
            <w:r w:rsidRPr="007F2D0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Please select the payment method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24125610"/>
            <w:placeholder>
              <w:docPart w:val="DC00933B4050447EAF1492DD42F2CE49"/>
            </w:placeholder>
            <w:showingPlcHdr/>
            <w:dropDownList>
              <w:listItem w:value="Choose an item."/>
              <w:listItem w:displayText="Cheque enclosed" w:value="Cheque enclosed"/>
              <w:listItem w:displayText="Direct Credit BOPDHB Bank Account 03-0445-0231100-000" w:value="Direct Credit BOPDHB Bank Account 03-0445-0231100-000"/>
            </w:dropDownList>
          </w:sdtPr>
          <w:sdtEndPr/>
          <w:sdtContent>
            <w:tc>
              <w:tcPr>
                <w:tcW w:w="5528" w:type="dxa"/>
                <w:tcBorders>
                  <w:left w:val="nil"/>
                  <w:right w:val="nil"/>
                </w:tcBorders>
                <w:shd w:val="clear" w:color="auto" w:fill="FFFFFF"/>
                <w:vAlign w:val="center"/>
              </w:tcPr>
              <w:p w14:paraId="038CD647" w14:textId="77777777" w:rsidR="000D490E" w:rsidRPr="00140170" w:rsidRDefault="00B45F5D" w:rsidP="00B72F1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140170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Choose an item.</w:t>
                </w:r>
              </w:p>
            </w:tc>
          </w:sdtContent>
        </w:sdt>
      </w:tr>
      <w:tr w:rsidR="0098668D" w:rsidRPr="00516C27" w14:paraId="038CD64B" w14:textId="77777777" w:rsidTr="0035667C">
        <w:trPr>
          <w:trHeight w:val="1111"/>
        </w:trPr>
        <w:tc>
          <w:tcPr>
            <w:tcW w:w="9356" w:type="dxa"/>
            <w:gridSpan w:val="2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38CD649" w14:textId="77777777" w:rsidR="0098668D" w:rsidRPr="00FF2D21" w:rsidRDefault="0098668D" w:rsidP="00B72F13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FF2D21">
              <w:rPr>
                <w:rFonts w:ascii="Arial" w:hAnsi="Arial" w:cs="Arial"/>
                <w:b/>
                <w:i/>
                <w:sz w:val="16"/>
                <w:szCs w:val="16"/>
              </w:rPr>
              <w:t xml:space="preserve">Please make cheques payable to BOPDHB </w:t>
            </w:r>
          </w:p>
          <w:p w14:paraId="038CD64A" w14:textId="3E07386F" w:rsidR="0098668D" w:rsidRPr="00516C27" w:rsidRDefault="00FF2D21" w:rsidP="00373627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FF2D21">
              <w:rPr>
                <w:rFonts w:ascii="Arial" w:hAnsi="Arial" w:cs="Arial"/>
                <w:b/>
                <w:i/>
                <w:sz w:val="16"/>
                <w:szCs w:val="16"/>
              </w:rPr>
              <w:t xml:space="preserve">For 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internet banking</w:t>
            </w:r>
            <w:r w:rsidRPr="00FF2D21">
              <w:rPr>
                <w:rFonts w:ascii="Arial" w:hAnsi="Arial" w:cs="Arial"/>
                <w:b/>
                <w:i/>
                <w:sz w:val="16"/>
                <w:szCs w:val="16"/>
              </w:rPr>
              <w:t>:</w:t>
            </w:r>
            <w:r w:rsidR="0098668D" w:rsidRPr="00FF2D21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r w:rsidRPr="00FF2D21">
              <w:rPr>
                <w:rFonts w:ascii="Arial" w:hAnsi="Arial" w:cs="Arial"/>
                <w:b/>
                <w:i/>
                <w:sz w:val="16"/>
                <w:szCs w:val="16"/>
              </w:rPr>
              <w:t>BOPDHB Bank Account 03-0445-0231100-000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  <w:t>P</w:t>
            </w:r>
            <w:r w:rsidR="0098668D" w:rsidRPr="00516C27">
              <w:rPr>
                <w:rFonts w:ascii="Arial" w:hAnsi="Arial" w:cs="Arial"/>
                <w:i/>
                <w:sz w:val="16"/>
                <w:szCs w:val="16"/>
              </w:rPr>
              <w:t>lease use your name OR Organisation name as the payee reference on the direct credit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the course name in the code details </w:t>
            </w:r>
            <w:r w:rsidRPr="00FF2D21">
              <w:rPr>
                <w:rFonts w:ascii="Arial" w:hAnsi="Arial" w:cs="Arial"/>
                <w:b/>
                <w:i/>
                <w:sz w:val="16"/>
                <w:szCs w:val="16"/>
              </w:rPr>
              <w:t>AND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send proof of payment</w:t>
            </w:r>
            <w:r w:rsidR="004C1813">
              <w:rPr>
                <w:rFonts w:ascii="Arial" w:hAnsi="Arial" w:cs="Arial"/>
                <w:i/>
                <w:sz w:val="16"/>
                <w:szCs w:val="16"/>
              </w:rPr>
              <w:t xml:space="preserve"> by email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with this registration</w:t>
            </w:r>
            <w:r w:rsidR="00373627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form</w:t>
            </w:r>
          </w:p>
        </w:tc>
      </w:tr>
      <w:tr w:rsidR="00516C27" w:rsidRPr="00516C27" w14:paraId="038CD64E" w14:textId="77777777" w:rsidTr="0035667C">
        <w:trPr>
          <w:trHeight w:val="460"/>
        </w:trPr>
        <w:tc>
          <w:tcPr>
            <w:tcW w:w="3828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38CD64C" w14:textId="77777777" w:rsidR="00516C27" w:rsidRPr="00140170" w:rsidRDefault="00516C27" w:rsidP="00B72F13">
            <w:pPr>
              <w:rPr>
                <w:rFonts w:ascii="Arial" w:hAnsi="Arial" w:cs="Arial"/>
                <w:sz w:val="20"/>
                <w:szCs w:val="20"/>
              </w:rPr>
            </w:pPr>
            <w:r w:rsidRPr="00140170">
              <w:rPr>
                <w:rFonts w:ascii="Arial" w:hAnsi="Arial" w:cs="Arial"/>
                <w:sz w:val="20"/>
                <w:szCs w:val="20"/>
              </w:rPr>
              <w:t>Amount of payment</w:t>
            </w:r>
          </w:p>
        </w:tc>
        <w:tc>
          <w:tcPr>
            <w:tcW w:w="5528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38CD64D" w14:textId="77777777" w:rsidR="00516C27" w:rsidRPr="00140170" w:rsidRDefault="00516C27" w:rsidP="00424A56">
            <w:pPr>
              <w:rPr>
                <w:rFonts w:ascii="Arial" w:hAnsi="Arial" w:cs="Arial"/>
                <w:sz w:val="20"/>
                <w:szCs w:val="20"/>
              </w:rPr>
            </w:pPr>
            <w:r w:rsidRPr="00140170">
              <w:rPr>
                <w:rFonts w:ascii="Arial" w:hAnsi="Arial" w:cs="Arial"/>
                <w:sz w:val="20"/>
                <w:szCs w:val="20"/>
              </w:rPr>
              <w:t>$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4125623"/>
                <w:placeholder>
                  <w:docPart w:val="1FE83437227140108C16DF54781E4267"/>
                </w:placeholder>
                <w:showingPlcHdr/>
                <w:text/>
              </w:sdtPr>
              <w:sdtEndPr/>
              <w:sdtContent>
                <w:r w:rsidR="00424A56" w:rsidRPr="00140170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 xml:space="preserve">Click here to enter </w:t>
                </w:r>
                <w:r w:rsidR="00424A56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amount</w:t>
                </w:r>
                <w:r w:rsidR="00424A56" w:rsidRPr="00140170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</w:p>
        </w:tc>
      </w:tr>
      <w:tr w:rsidR="00516C27" w:rsidRPr="00516C27" w14:paraId="038CD651" w14:textId="77777777" w:rsidTr="0035667C">
        <w:trPr>
          <w:trHeight w:val="460"/>
        </w:trPr>
        <w:tc>
          <w:tcPr>
            <w:tcW w:w="3828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38CD64F" w14:textId="77777777" w:rsidR="00516C27" w:rsidRPr="00140170" w:rsidRDefault="00516C27" w:rsidP="00B72F13">
            <w:pPr>
              <w:rPr>
                <w:rFonts w:ascii="Arial" w:hAnsi="Arial" w:cs="Arial"/>
                <w:sz w:val="20"/>
                <w:szCs w:val="20"/>
              </w:rPr>
            </w:pPr>
            <w:r w:rsidRPr="00140170">
              <w:rPr>
                <w:rFonts w:ascii="Arial" w:hAnsi="Arial" w:cs="Arial"/>
                <w:sz w:val="20"/>
                <w:szCs w:val="20"/>
              </w:rPr>
              <w:t>Receipt Required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24125624"/>
            <w:placeholder>
              <w:docPart w:val="B4917CD60503406E931691CA25DFFCBC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5528" w:type="dxa"/>
                <w:tcBorders>
                  <w:left w:val="nil"/>
                  <w:right w:val="nil"/>
                </w:tcBorders>
                <w:shd w:val="clear" w:color="auto" w:fill="FFFFFF"/>
                <w:vAlign w:val="center"/>
              </w:tcPr>
              <w:p w14:paraId="038CD650" w14:textId="77777777" w:rsidR="00516C27" w:rsidRPr="00140170" w:rsidRDefault="00424A56" w:rsidP="00B72F1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140170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Choose an item.</w:t>
                </w:r>
              </w:p>
            </w:tc>
          </w:sdtContent>
        </w:sdt>
      </w:tr>
    </w:tbl>
    <w:p w14:paraId="038CD652" w14:textId="77777777" w:rsidR="00516C27" w:rsidRDefault="00516C27" w:rsidP="00BF34BF">
      <w:pPr>
        <w:rPr>
          <w:rFonts w:ascii="Arial" w:hAnsi="Arial" w:cs="Arial"/>
          <w:sz w:val="20"/>
          <w:szCs w:val="20"/>
        </w:rPr>
      </w:pPr>
    </w:p>
    <w:p w14:paraId="181B826D" w14:textId="77777777" w:rsidR="0035667C" w:rsidRDefault="0035667C" w:rsidP="007F2D07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59EA99CF" w14:textId="72675C79" w:rsidR="0035667C" w:rsidRDefault="00C5033B" w:rsidP="0035667C">
      <w:pPr>
        <w:jc w:val="center"/>
        <w:rPr>
          <w:rFonts w:ascii="Arial" w:hAnsi="Arial" w:cs="Arial"/>
          <w:b/>
          <w:sz w:val="20"/>
          <w:szCs w:val="20"/>
        </w:rPr>
      </w:pPr>
      <w:r w:rsidRPr="00F6143C">
        <w:rPr>
          <w:rFonts w:ascii="Arial" w:hAnsi="Arial" w:cs="Arial"/>
          <w:b/>
          <w:color w:val="FF0000"/>
          <w:sz w:val="20"/>
          <w:szCs w:val="20"/>
        </w:rPr>
        <w:t>Bookings close 14 days prior to the course date</w:t>
      </w:r>
    </w:p>
    <w:p w14:paraId="02A42D94" w14:textId="7A775D1E" w:rsidR="001C778B" w:rsidRDefault="005E143C" w:rsidP="009857A8">
      <w:pPr>
        <w:tabs>
          <w:tab w:val="left" w:pos="4820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3"/>
        <w:gridCol w:w="4643"/>
      </w:tblGrid>
      <w:tr w:rsidR="001C778B" w14:paraId="62C949A4" w14:textId="77777777" w:rsidTr="00CF0011">
        <w:trPr>
          <w:trHeight w:val="3214"/>
        </w:trPr>
        <w:tc>
          <w:tcPr>
            <w:tcW w:w="4643" w:type="dxa"/>
          </w:tcPr>
          <w:p w14:paraId="66063AE7" w14:textId="2CFEF1EA" w:rsidR="00F6143C" w:rsidRDefault="00CF0011" w:rsidP="00F6143C">
            <w:pPr>
              <w:tabs>
                <w:tab w:val="left" w:pos="48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F6143C">
              <w:rPr>
                <w:rFonts w:ascii="Arial" w:hAnsi="Arial" w:cs="Arial"/>
                <w:b/>
                <w:sz w:val="20"/>
                <w:szCs w:val="20"/>
              </w:rPr>
              <w:t>Tauranga courses</w:t>
            </w:r>
          </w:p>
          <w:p w14:paraId="6E362504" w14:textId="77777777" w:rsidR="00F6143C" w:rsidRDefault="00F6143C" w:rsidP="00F6143C">
            <w:pPr>
              <w:tabs>
                <w:tab w:val="left" w:pos="482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BFA32A" w14:textId="6D3BECA5" w:rsidR="001C778B" w:rsidRPr="00454E27" w:rsidRDefault="00454E27" w:rsidP="00454E27">
            <w:pPr>
              <w:tabs>
                <w:tab w:val="left" w:pos="48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454E2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Cheque </w:t>
            </w:r>
            <w:r w:rsidR="001C778B" w:rsidRPr="00454E27">
              <w:rPr>
                <w:rFonts w:ascii="Arial" w:hAnsi="Arial" w:cs="Arial"/>
                <w:b/>
                <w:sz w:val="20"/>
                <w:szCs w:val="20"/>
                <w:u w:val="single"/>
              </w:rPr>
              <w:t>Payment</w:t>
            </w:r>
            <w:r w:rsidRPr="00454E27">
              <w:rPr>
                <w:rFonts w:ascii="Arial" w:hAnsi="Arial" w:cs="Arial"/>
                <w:b/>
                <w:sz w:val="20"/>
                <w:szCs w:val="20"/>
                <w:u w:val="single"/>
              </w:rPr>
              <w:t>s</w:t>
            </w:r>
            <w:r w:rsidRPr="00454E27">
              <w:rPr>
                <w:rFonts w:ascii="Arial" w:hAnsi="Arial" w:cs="Arial"/>
                <w:b/>
                <w:sz w:val="20"/>
                <w:szCs w:val="20"/>
              </w:rPr>
              <w:br/>
              <w:t>P</w:t>
            </w:r>
            <w:r w:rsidR="004C1813" w:rsidRPr="00454E27">
              <w:rPr>
                <w:rFonts w:ascii="Arial" w:hAnsi="Arial" w:cs="Arial"/>
                <w:b/>
                <w:sz w:val="20"/>
                <w:szCs w:val="20"/>
              </w:rPr>
              <w:t>ost</w:t>
            </w:r>
            <w:r w:rsidR="008B093F" w:rsidRPr="00454E27">
              <w:rPr>
                <w:rFonts w:ascii="Arial" w:hAnsi="Arial" w:cs="Arial"/>
                <w:b/>
                <w:sz w:val="20"/>
                <w:szCs w:val="20"/>
              </w:rPr>
              <w:t xml:space="preserve"> registration form WITH cheque</w:t>
            </w:r>
            <w:r w:rsidR="004C1813" w:rsidRPr="00454E2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C778B" w:rsidRPr="00454E27">
              <w:rPr>
                <w:rFonts w:ascii="Arial" w:hAnsi="Arial" w:cs="Arial"/>
                <w:b/>
                <w:sz w:val="20"/>
                <w:szCs w:val="20"/>
              </w:rPr>
              <w:t>to:</w:t>
            </w:r>
          </w:p>
          <w:p w14:paraId="23D0DE48" w14:textId="77777777" w:rsidR="001C778B" w:rsidRDefault="001C778B" w:rsidP="009857A8">
            <w:pPr>
              <w:tabs>
                <w:tab w:val="left" w:pos="48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Administrator, Education Centre,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16C27">
              <w:rPr>
                <w:rFonts w:ascii="Arial" w:hAnsi="Arial" w:cs="Arial"/>
                <w:b/>
                <w:sz w:val="20"/>
                <w:szCs w:val="20"/>
              </w:rPr>
              <w:t>Tauranga Hospital,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16C27">
              <w:rPr>
                <w:rFonts w:ascii="Arial" w:hAnsi="Arial" w:cs="Arial"/>
                <w:b/>
                <w:sz w:val="20"/>
                <w:szCs w:val="20"/>
              </w:rPr>
              <w:t>Private Bag 12024</w:t>
            </w:r>
            <w:r w:rsidR="00187289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87289" w:rsidRPr="00516C27">
              <w:rPr>
                <w:rFonts w:ascii="Arial" w:hAnsi="Arial" w:cs="Arial"/>
                <w:b/>
                <w:sz w:val="20"/>
                <w:szCs w:val="20"/>
              </w:rPr>
              <w:t>Tauranga 3143</w:t>
            </w:r>
          </w:p>
          <w:p w14:paraId="2E36F72D" w14:textId="77777777" w:rsidR="00F6143C" w:rsidRDefault="00F6143C" w:rsidP="009857A8">
            <w:pPr>
              <w:tabs>
                <w:tab w:val="left" w:pos="482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EEC2415" w14:textId="611DFF42" w:rsidR="00F6143C" w:rsidRDefault="004C1813" w:rsidP="00F6143C">
            <w:pPr>
              <w:tabs>
                <w:tab w:val="left" w:pos="48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Internet Banking</w:t>
            </w:r>
            <w:r w:rsidR="00F6143C" w:rsidRPr="009857A8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64310EBF" w14:textId="77777777" w:rsidR="00F6143C" w:rsidRDefault="00F6143C" w:rsidP="00F6143C">
            <w:pPr>
              <w:tabs>
                <w:tab w:val="left" w:pos="4820"/>
              </w:tabs>
              <w:rPr>
                <w:rStyle w:val="Hyperlink"/>
                <w:rFonts w:ascii="Arial" w:hAnsi="Arial" w:cs="Arial"/>
                <w:bCs/>
                <w:spacing w:val="10"/>
                <w:sz w:val="20"/>
                <w:szCs w:val="20"/>
              </w:rPr>
            </w:pPr>
            <w:r w:rsidRPr="009857A8">
              <w:rPr>
                <w:rFonts w:ascii="Arial" w:hAnsi="Arial" w:cs="Arial"/>
                <w:b/>
                <w:sz w:val="20"/>
                <w:szCs w:val="20"/>
              </w:rPr>
              <w:t xml:space="preserve">Email completed registration form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WITH Proof of payment </w:t>
            </w:r>
            <w:r w:rsidRPr="009857A8">
              <w:rPr>
                <w:rFonts w:ascii="Arial" w:hAnsi="Arial" w:cs="Arial"/>
                <w:b/>
                <w:sz w:val="20"/>
                <w:szCs w:val="20"/>
              </w:rPr>
              <w:t>to: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hyperlink r:id="rId12" w:history="1">
              <w:r w:rsidRPr="009857A8">
                <w:rPr>
                  <w:rStyle w:val="Hyperlink"/>
                  <w:rFonts w:ascii="Arial" w:hAnsi="Arial" w:cs="Arial"/>
                  <w:bCs/>
                  <w:spacing w:val="10"/>
                  <w:sz w:val="20"/>
                  <w:szCs w:val="20"/>
                </w:rPr>
                <w:t>EducationCentre.Admin@bopdhb.govt.nz</w:t>
              </w:r>
            </w:hyperlink>
          </w:p>
          <w:p w14:paraId="07510339" w14:textId="05B2CF8D" w:rsidR="00F6143C" w:rsidRDefault="00F6143C" w:rsidP="009857A8">
            <w:pPr>
              <w:tabs>
                <w:tab w:val="left" w:pos="482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14:paraId="26C5AA6A" w14:textId="4B9369B0" w:rsidR="00F6143C" w:rsidRDefault="00CF0011" w:rsidP="00187289">
            <w:pPr>
              <w:tabs>
                <w:tab w:val="left" w:pos="48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F6143C">
              <w:rPr>
                <w:rFonts w:ascii="Arial" w:hAnsi="Arial" w:cs="Arial"/>
                <w:b/>
                <w:sz w:val="20"/>
                <w:szCs w:val="20"/>
              </w:rPr>
              <w:t xml:space="preserve">Whakatane courses </w:t>
            </w:r>
          </w:p>
          <w:p w14:paraId="0DB54268" w14:textId="77777777" w:rsidR="00F6143C" w:rsidRDefault="00F6143C" w:rsidP="00187289">
            <w:pPr>
              <w:tabs>
                <w:tab w:val="left" w:pos="482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8B3B470" w14:textId="77777777" w:rsidR="00454E27" w:rsidRPr="00454E27" w:rsidRDefault="00454E27" w:rsidP="00454E27">
            <w:pPr>
              <w:tabs>
                <w:tab w:val="left" w:pos="48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454E27">
              <w:rPr>
                <w:rFonts w:ascii="Arial" w:hAnsi="Arial" w:cs="Arial"/>
                <w:b/>
                <w:sz w:val="20"/>
                <w:szCs w:val="20"/>
                <w:u w:val="single"/>
              </w:rPr>
              <w:t>Cheque Payments</w:t>
            </w:r>
            <w:r w:rsidRPr="00454E27">
              <w:rPr>
                <w:rFonts w:ascii="Arial" w:hAnsi="Arial" w:cs="Arial"/>
                <w:b/>
                <w:sz w:val="20"/>
                <w:szCs w:val="20"/>
              </w:rPr>
              <w:br/>
              <w:t>Post registration form WITH cheque to:</w:t>
            </w:r>
          </w:p>
          <w:p w14:paraId="05F8221A" w14:textId="01158528" w:rsidR="001C778B" w:rsidRDefault="00187289" w:rsidP="00187289">
            <w:pPr>
              <w:tabs>
                <w:tab w:val="left" w:pos="48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516C27">
              <w:rPr>
                <w:rFonts w:ascii="Arial" w:hAnsi="Arial" w:cs="Arial"/>
                <w:b/>
                <w:sz w:val="20"/>
                <w:szCs w:val="20"/>
              </w:rPr>
              <w:t xml:space="preserve">Administrator, </w:t>
            </w:r>
            <w:r>
              <w:rPr>
                <w:rFonts w:ascii="Arial" w:hAnsi="Arial" w:cs="Arial"/>
                <w:b/>
                <w:sz w:val="20"/>
                <w:szCs w:val="20"/>
              </w:rPr>
              <w:t>Clinical School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Whakatane Hospital, PO Box 241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Whakatane 3158</w:t>
            </w:r>
          </w:p>
          <w:p w14:paraId="7DC14713" w14:textId="77777777" w:rsidR="00F6143C" w:rsidRDefault="00F6143C" w:rsidP="00187289">
            <w:pPr>
              <w:tabs>
                <w:tab w:val="left" w:pos="482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40F8B1" w14:textId="3928045B" w:rsidR="00F6143C" w:rsidRDefault="004C1813" w:rsidP="00F6143C">
            <w:pPr>
              <w:tabs>
                <w:tab w:val="left" w:pos="48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Internet Banking</w:t>
            </w:r>
            <w:r w:rsidR="00F6143C" w:rsidRPr="009857A8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9F54E4A" w14:textId="26916F73" w:rsidR="00F6143C" w:rsidRDefault="00F6143C" w:rsidP="00F6143C">
            <w:pPr>
              <w:tabs>
                <w:tab w:val="left" w:pos="48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9857A8">
              <w:rPr>
                <w:rFonts w:ascii="Arial" w:hAnsi="Arial" w:cs="Arial"/>
                <w:b/>
                <w:sz w:val="20"/>
                <w:szCs w:val="20"/>
              </w:rPr>
              <w:t xml:space="preserve">Email completed registration form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WITH Proof of payment </w:t>
            </w:r>
            <w:r w:rsidRPr="009857A8">
              <w:rPr>
                <w:rFonts w:ascii="Arial" w:hAnsi="Arial" w:cs="Arial"/>
                <w:b/>
                <w:sz w:val="20"/>
                <w:szCs w:val="20"/>
              </w:rPr>
              <w:t>to: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hyperlink r:id="rId13" w:history="1">
              <w:r w:rsidRPr="00074C93">
                <w:rPr>
                  <w:rStyle w:val="Hyperlink"/>
                  <w:rFonts w:ascii="Arial" w:hAnsi="Arial" w:cs="Arial"/>
                  <w:sz w:val="20"/>
                  <w:szCs w:val="20"/>
                </w:rPr>
                <w:t>Helen.Dudley@bopdhb.govt.nz</w:t>
              </w:r>
            </w:hyperlink>
          </w:p>
        </w:tc>
      </w:tr>
    </w:tbl>
    <w:p w14:paraId="5AA998B8" w14:textId="77777777" w:rsidR="00F6143C" w:rsidRDefault="00F6143C" w:rsidP="00187289">
      <w:pPr>
        <w:tabs>
          <w:tab w:val="left" w:pos="4820"/>
        </w:tabs>
        <w:rPr>
          <w:rFonts w:ascii="Arial" w:hAnsi="Arial" w:cs="Arial"/>
          <w:b/>
          <w:sz w:val="20"/>
          <w:szCs w:val="20"/>
        </w:rPr>
      </w:pPr>
    </w:p>
    <w:p w14:paraId="7AFA5020" w14:textId="77777777" w:rsidR="00A2505D" w:rsidRDefault="00A2505D" w:rsidP="00187289">
      <w:pPr>
        <w:tabs>
          <w:tab w:val="left" w:pos="4820"/>
        </w:tabs>
        <w:rPr>
          <w:rFonts w:ascii="Arial" w:hAnsi="Arial" w:cs="Arial"/>
          <w:b/>
          <w:sz w:val="20"/>
          <w:szCs w:val="20"/>
        </w:rPr>
      </w:pPr>
    </w:p>
    <w:p w14:paraId="038CD65D" w14:textId="685068B1" w:rsidR="009D65A0" w:rsidRPr="00516C27" w:rsidRDefault="009857A8" w:rsidP="00187289">
      <w:pPr>
        <w:tabs>
          <w:tab w:val="left" w:pos="4820"/>
        </w:tabs>
        <w:rPr>
          <w:rFonts w:ascii="Arial" w:hAnsi="Arial" w:cs="Arial"/>
          <w:b/>
          <w:sz w:val="20"/>
          <w:szCs w:val="20"/>
        </w:rPr>
      </w:pPr>
      <w:r w:rsidRPr="009857A8">
        <w:rPr>
          <w:rFonts w:ascii="Arial" w:hAnsi="Arial" w:cs="Arial"/>
          <w:b/>
          <w:sz w:val="20"/>
          <w:szCs w:val="20"/>
        </w:rPr>
        <w:tab/>
      </w:r>
    </w:p>
    <w:tbl>
      <w:tblPr>
        <w:tblStyle w:val="TableGrid"/>
        <w:tblW w:w="9214" w:type="dxa"/>
        <w:tblInd w:w="-34" w:type="dxa"/>
        <w:tblLook w:val="01E0" w:firstRow="1" w:lastRow="1" w:firstColumn="1" w:lastColumn="1" w:noHBand="0" w:noVBand="0"/>
      </w:tblPr>
      <w:tblGrid>
        <w:gridCol w:w="6442"/>
        <w:gridCol w:w="2772"/>
      </w:tblGrid>
      <w:tr w:rsidR="00941394" w:rsidRPr="00516C27" w14:paraId="038CD65F" w14:textId="77777777" w:rsidTr="00CF0011">
        <w:trPr>
          <w:trHeight w:val="367"/>
        </w:trPr>
        <w:tc>
          <w:tcPr>
            <w:tcW w:w="9214" w:type="dxa"/>
            <w:gridSpan w:val="2"/>
            <w:vAlign w:val="center"/>
          </w:tcPr>
          <w:p w14:paraId="038CD65E" w14:textId="77777777" w:rsidR="00941394" w:rsidRPr="008B093F" w:rsidRDefault="00941394" w:rsidP="00B72F1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B093F">
              <w:rPr>
                <w:rFonts w:ascii="Arial" w:hAnsi="Arial" w:cs="Arial"/>
                <w:b/>
                <w:sz w:val="18"/>
                <w:szCs w:val="18"/>
              </w:rPr>
              <w:t>OFFICE USE ONLY – ACCOUNTS RECEIVABLE PLEASE CODE TO:</w:t>
            </w:r>
          </w:p>
        </w:tc>
      </w:tr>
      <w:tr w:rsidR="00941394" w:rsidRPr="00516C27" w14:paraId="038CD662" w14:textId="77777777" w:rsidTr="00CF0011">
        <w:trPr>
          <w:trHeight w:val="346"/>
        </w:trPr>
        <w:tc>
          <w:tcPr>
            <w:tcW w:w="6442" w:type="dxa"/>
            <w:vAlign w:val="center"/>
          </w:tcPr>
          <w:p w14:paraId="038CD660" w14:textId="77777777" w:rsidR="00941394" w:rsidRPr="008B093F" w:rsidRDefault="007752BF" w:rsidP="0014017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B093F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140170" w:rsidRPr="008B093F">
              <w:rPr>
                <w:rFonts w:ascii="Arial" w:hAnsi="Arial" w:cs="Arial"/>
                <w:b/>
                <w:sz w:val="18"/>
                <w:szCs w:val="18"/>
              </w:rPr>
              <w:t>Clinical School Education Centre</w:t>
            </w:r>
            <w:r w:rsidRPr="008B093F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  <w:r w:rsidR="00941394" w:rsidRPr="008B093F">
              <w:rPr>
                <w:rFonts w:ascii="Arial" w:hAnsi="Arial" w:cs="Arial"/>
                <w:b/>
                <w:sz w:val="18"/>
                <w:szCs w:val="18"/>
              </w:rPr>
              <w:t xml:space="preserve">07 656 </w:t>
            </w:r>
            <w:r w:rsidR="00941394" w:rsidRPr="008B093F">
              <w:rPr>
                <w:rFonts w:ascii="Arial" w:hAnsi="Arial" w:cs="Arial"/>
                <w:b/>
                <w:bCs/>
                <w:sz w:val="18"/>
                <w:szCs w:val="18"/>
              </w:rPr>
              <w:t>7206</w:t>
            </w:r>
            <w:r w:rsidR="00941394" w:rsidRPr="008B093F">
              <w:rPr>
                <w:rFonts w:ascii="Arial" w:hAnsi="Arial" w:cs="Arial"/>
                <w:b/>
                <w:sz w:val="18"/>
                <w:szCs w:val="18"/>
              </w:rPr>
              <w:t xml:space="preserve"> 1834 </w:t>
            </w:r>
            <w:r w:rsidR="00941394" w:rsidRPr="008B093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00000 </w:t>
            </w:r>
          </w:p>
        </w:tc>
        <w:tc>
          <w:tcPr>
            <w:tcW w:w="2772" w:type="dxa"/>
            <w:vAlign w:val="center"/>
          </w:tcPr>
          <w:p w14:paraId="038CD661" w14:textId="77777777" w:rsidR="00941394" w:rsidRPr="008B093F" w:rsidRDefault="00941394" w:rsidP="00B72F1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B093F">
              <w:rPr>
                <w:rFonts w:ascii="Arial" w:hAnsi="Arial" w:cs="Arial"/>
                <w:b/>
                <w:sz w:val="18"/>
                <w:szCs w:val="18"/>
              </w:rPr>
              <w:t>$</w:t>
            </w:r>
          </w:p>
        </w:tc>
      </w:tr>
      <w:tr w:rsidR="00941394" w:rsidRPr="00516C27" w14:paraId="038CD665" w14:textId="77777777" w:rsidTr="00CF0011">
        <w:trPr>
          <w:trHeight w:val="346"/>
        </w:trPr>
        <w:tc>
          <w:tcPr>
            <w:tcW w:w="6442" w:type="dxa"/>
            <w:vAlign w:val="center"/>
          </w:tcPr>
          <w:p w14:paraId="038CD663" w14:textId="77777777" w:rsidR="00941394" w:rsidRPr="008B093F" w:rsidRDefault="007752BF" w:rsidP="00B72F1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B093F">
              <w:rPr>
                <w:rFonts w:ascii="Arial" w:hAnsi="Arial" w:cs="Arial"/>
                <w:b/>
                <w:sz w:val="18"/>
                <w:szCs w:val="18"/>
              </w:rPr>
              <w:t xml:space="preserve">(Practice Development) </w:t>
            </w:r>
            <w:r w:rsidR="00941394" w:rsidRPr="008B093F">
              <w:rPr>
                <w:rFonts w:ascii="Arial" w:hAnsi="Arial" w:cs="Arial"/>
                <w:b/>
                <w:sz w:val="18"/>
                <w:szCs w:val="18"/>
              </w:rPr>
              <w:t xml:space="preserve">07 000 6520 1834 00000 </w:t>
            </w:r>
          </w:p>
        </w:tc>
        <w:tc>
          <w:tcPr>
            <w:tcW w:w="2772" w:type="dxa"/>
            <w:vAlign w:val="center"/>
          </w:tcPr>
          <w:p w14:paraId="038CD664" w14:textId="77777777" w:rsidR="00941394" w:rsidRPr="008B093F" w:rsidRDefault="00941394" w:rsidP="00B72F1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B093F">
              <w:rPr>
                <w:rFonts w:ascii="Arial" w:hAnsi="Arial" w:cs="Arial"/>
                <w:b/>
                <w:sz w:val="18"/>
                <w:szCs w:val="18"/>
              </w:rPr>
              <w:t>$</w:t>
            </w:r>
          </w:p>
        </w:tc>
      </w:tr>
      <w:tr w:rsidR="000162D3" w:rsidRPr="00516C27" w14:paraId="038CD668" w14:textId="77777777" w:rsidTr="00CF0011">
        <w:trPr>
          <w:trHeight w:val="386"/>
        </w:trPr>
        <w:tc>
          <w:tcPr>
            <w:tcW w:w="6442" w:type="dxa"/>
            <w:vAlign w:val="center"/>
          </w:tcPr>
          <w:p w14:paraId="038CD666" w14:textId="77777777" w:rsidR="000162D3" w:rsidRPr="008B093F" w:rsidRDefault="000162D3" w:rsidP="00B72F1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B093F">
              <w:rPr>
                <w:rFonts w:ascii="Arial" w:hAnsi="Arial" w:cs="Arial"/>
                <w:b/>
                <w:sz w:val="18"/>
                <w:szCs w:val="18"/>
              </w:rPr>
              <w:t>TOTAL =</w:t>
            </w:r>
          </w:p>
        </w:tc>
        <w:tc>
          <w:tcPr>
            <w:tcW w:w="2772" w:type="dxa"/>
            <w:vAlign w:val="center"/>
          </w:tcPr>
          <w:p w14:paraId="038CD667" w14:textId="77777777" w:rsidR="000162D3" w:rsidRPr="008B093F" w:rsidRDefault="000162D3" w:rsidP="00B72F1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B093F">
              <w:rPr>
                <w:rFonts w:ascii="Arial" w:hAnsi="Arial" w:cs="Arial"/>
                <w:b/>
                <w:sz w:val="18"/>
                <w:szCs w:val="18"/>
              </w:rPr>
              <w:t>$</w:t>
            </w:r>
          </w:p>
        </w:tc>
      </w:tr>
    </w:tbl>
    <w:p w14:paraId="038CD669" w14:textId="77777777" w:rsidR="00ED025E" w:rsidRPr="00516C27" w:rsidRDefault="00ED025E" w:rsidP="00A2505D">
      <w:pPr>
        <w:rPr>
          <w:rFonts w:ascii="Arial" w:hAnsi="Arial" w:cs="Arial"/>
        </w:rPr>
      </w:pPr>
    </w:p>
    <w:sectPr w:rsidR="00ED025E" w:rsidRPr="00516C27" w:rsidSect="00BF34BF">
      <w:headerReference w:type="default" r:id="rId14"/>
      <w:pgSz w:w="11906" w:h="16838"/>
      <w:pgMar w:top="851" w:right="1418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8CD66C" w14:textId="77777777" w:rsidR="0054450E" w:rsidRDefault="0054450E" w:rsidP="00BF34BF">
      <w:r>
        <w:separator/>
      </w:r>
    </w:p>
  </w:endnote>
  <w:endnote w:type="continuationSeparator" w:id="0">
    <w:p w14:paraId="038CD66D" w14:textId="77777777" w:rsidR="0054450E" w:rsidRDefault="0054450E" w:rsidP="00BF3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8CD66A" w14:textId="77777777" w:rsidR="0054450E" w:rsidRDefault="0054450E" w:rsidP="00BF34BF">
      <w:r>
        <w:separator/>
      </w:r>
    </w:p>
  </w:footnote>
  <w:footnote w:type="continuationSeparator" w:id="0">
    <w:p w14:paraId="038CD66B" w14:textId="77777777" w:rsidR="0054450E" w:rsidRDefault="0054450E" w:rsidP="00BF34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8CD66E" w14:textId="2F84ED70" w:rsidR="009B5787" w:rsidRDefault="00FB06F1">
    <w:pPr>
      <w:pStyle w:val="Header"/>
    </w:pPr>
    <w:r>
      <w:rPr>
        <w:noProof/>
        <w:lang w:val="en-NZ" w:eastAsia="en-NZ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38CD66F" wp14:editId="0EE2D7FE">
              <wp:simplePos x="0" y="0"/>
              <wp:positionH relativeFrom="column">
                <wp:posOffset>1657350</wp:posOffset>
              </wp:positionH>
              <wp:positionV relativeFrom="paragraph">
                <wp:posOffset>179705</wp:posOffset>
              </wp:positionV>
              <wp:extent cx="3559175" cy="295910"/>
              <wp:effectExtent l="0" t="0" r="3175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9175" cy="295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8CD672" w14:textId="791682DA" w:rsidR="009B5787" w:rsidRPr="00516C27" w:rsidRDefault="004C1813" w:rsidP="00516C27">
                          <w:pPr>
                            <w:rPr>
                              <w:rFonts w:ascii="Arial" w:hAnsi="Arial" w:cs="Arial"/>
                              <w:b/>
                              <w:color w:val="FFFFFF"/>
                              <w:sz w:val="28"/>
                              <w:szCs w:val="28"/>
                              <w:lang w:val="en-NZ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28"/>
                              <w:szCs w:val="28"/>
                              <w:lang w:val="en-NZ"/>
                            </w:rPr>
                            <w:t xml:space="preserve">TRAINING </w:t>
                          </w:r>
                          <w:r w:rsidR="009B5787">
                            <w:rPr>
                              <w:rFonts w:ascii="Arial" w:hAnsi="Arial" w:cs="Arial"/>
                              <w:b/>
                              <w:color w:val="FFFFFF"/>
                              <w:sz w:val="28"/>
                              <w:szCs w:val="28"/>
                              <w:lang w:val="en-NZ"/>
                            </w:rPr>
                            <w:t xml:space="preserve">REGISTRATION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30.5pt;margin-top:14.15pt;width:280.25pt;height:23.3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" filled="f" stroked="f">
              <v:textbox style="mso-fit-shape-to-text:t">
                <w:txbxContent>
                  <w:p w14:paraId="038CD672" w14:textId="791682DA" w:rsidR="009B5787" w:rsidRPr="00516C27" w:rsidRDefault="004C1813" w:rsidP="00516C27">
                    <w:pPr>
                      <w:rPr>
                        <w:rFonts w:ascii="Arial" w:hAnsi="Arial" w:cs="Arial"/>
                        <w:b/>
                        <w:color w:val="FFFFFF"/>
                        <w:sz w:val="28"/>
                        <w:szCs w:val="28"/>
                        <w:lang w:val="en-NZ"/>
                      </w:rPr>
                    </w:pPr>
                    <w:r>
                      <w:rPr>
                        <w:rFonts w:ascii="Arial" w:hAnsi="Arial" w:cs="Arial"/>
                        <w:b/>
                        <w:color w:val="FFFFFF"/>
                        <w:sz w:val="28"/>
                        <w:szCs w:val="28"/>
                        <w:lang w:val="en-NZ"/>
                      </w:rPr>
                      <w:t xml:space="preserve">TRAINING </w:t>
                    </w:r>
                    <w:r w:rsidR="009B5787">
                      <w:rPr>
                        <w:rFonts w:ascii="Arial" w:hAnsi="Arial" w:cs="Arial"/>
                        <w:b/>
                        <w:color w:val="FFFFFF"/>
                        <w:sz w:val="28"/>
                        <w:szCs w:val="28"/>
                        <w:lang w:val="en-NZ"/>
                      </w:rPr>
                      <w:t xml:space="preserve">REGISTRATION </w:t>
                    </w:r>
                  </w:p>
                </w:txbxContent>
              </v:textbox>
            </v:shape>
          </w:pict>
        </mc:Fallback>
      </mc:AlternateContent>
    </w:r>
    <w:r w:rsidR="009B5787">
      <w:rPr>
        <w:noProof/>
        <w:lang w:val="en-NZ" w:eastAsia="en-NZ"/>
      </w:rPr>
      <w:drawing>
        <wp:inline distT="0" distB="0" distL="0" distR="0" wp14:anchorId="038CD670" wp14:editId="038CD671">
          <wp:extent cx="5758180" cy="543560"/>
          <wp:effectExtent l="19050" t="0" r="0" b="0"/>
          <wp:docPr id="15" name="Picture 15" descr="Banner01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Banner01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43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B4412"/>
    <w:multiLevelType w:val="hybridMultilevel"/>
    <w:tmpl w:val="74CEA10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20"/>
  <w:drawingGridHorizontalSpacing w:val="12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614"/>
    <w:rsid w:val="00005987"/>
    <w:rsid w:val="000162D3"/>
    <w:rsid w:val="00083238"/>
    <w:rsid w:val="000C002D"/>
    <w:rsid w:val="000D488F"/>
    <w:rsid w:val="000D490E"/>
    <w:rsid w:val="000F6C03"/>
    <w:rsid w:val="0011754B"/>
    <w:rsid w:val="00132614"/>
    <w:rsid w:val="00140170"/>
    <w:rsid w:val="00177BF0"/>
    <w:rsid w:val="00187289"/>
    <w:rsid w:val="00197782"/>
    <w:rsid w:val="001B01A1"/>
    <w:rsid w:val="001B700A"/>
    <w:rsid w:val="001C3C31"/>
    <w:rsid w:val="001C778B"/>
    <w:rsid w:val="001E3B93"/>
    <w:rsid w:val="002136A5"/>
    <w:rsid w:val="0022678D"/>
    <w:rsid w:val="00226CE3"/>
    <w:rsid w:val="002B3919"/>
    <w:rsid w:val="0035667C"/>
    <w:rsid w:val="00373627"/>
    <w:rsid w:val="003C6B5E"/>
    <w:rsid w:val="00424A56"/>
    <w:rsid w:val="004311E2"/>
    <w:rsid w:val="00431465"/>
    <w:rsid w:val="00431DE5"/>
    <w:rsid w:val="0044299D"/>
    <w:rsid w:val="00451E90"/>
    <w:rsid w:val="00454E27"/>
    <w:rsid w:val="0048537B"/>
    <w:rsid w:val="004C1813"/>
    <w:rsid w:val="004D6646"/>
    <w:rsid w:val="004E29AF"/>
    <w:rsid w:val="00516C27"/>
    <w:rsid w:val="00525F07"/>
    <w:rsid w:val="0054450E"/>
    <w:rsid w:val="00552780"/>
    <w:rsid w:val="00554A58"/>
    <w:rsid w:val="00572EAD"/>
    <w:rsid w:val="005D57B0"/>
    <w:rsid w:val="005E143C"/>
    <w:rsid w:val="005F05E6"/>
    <w:rsid w:val="006439C9"/>
    <w:rsid w:val="006634B9"/>
    <w:rsid w:val="006A6843"/>
    <w:rsid w:val="00720798"/>
    <w:rsid w:val="00767B51"/>
    <w:rsid w:val="007752BF"/>
    <w:rsid w:val="00782C88"/>
    <w:rsid w:val="00796CFC"/>
    <w:rsid w:val="007A77BF"/>
    <w:rsid w:val="007E0C9D"/>
    <w:rsid w:val="007E43CB"/>
    <w:rsid w:val="007F2D07"/>
    <w:rsid w:val="00867746"/>
    <w:rsid w:val="008B093F"/>
    <w:rsid w:val="008C0C67"/>
    <w:rsid w:val="008D1599"/>
    <w:rsid w:val="008E6D78"/>
    <w:rsid w:val="00941394"/>
    <w:rsid w:val="0098091A"/>
    <w:rsid w:val="009855EC"/>
    <w:rsid w:val="009857A8"/>
    <w:rsid w:val="0098668D"/>
    <w:rsid w:val="009A7A0A"/>
    <w:rsid w:val="009B5787"/>
    <w:rsid w:val="009C6876"/>
    <w:rsid w:val="009D6245"/>
    <w:rsid w:val="009D65A0"/>
    <w:rsid w:val="009E0D7F"/>
    <w:rsid w:val="00A248CE"/>
    <w:rsid w:val="00A2505D"/>
    <w:rsid w:val="00A250C3"/>
    <w:rsid w:val="00A4075A"/>
    <w:rsid w:val="00A470E1"/>
    <w:rsid w:val="00A67F08"/>
    <w:rsid w:val="00A9717F"/>
    <w:rsid w:val="00AB7DE0"/>
    <w:rsid w:val="00B45F5D"/>
    <w:rsid w:val="00B72F13"/>
    <w:rsid w:val="00B9097A"/>
    <w:rsid w:val="00BD094D"/>
    <w:rsid w:val="00BF34BF"/>
    <w:rsid w:val="00C5033B"/>
    <w:rsid w:val="00C810D9"/>
    <w:rsid w:val="00C92F56"/>
    <w:rsid w:val="00CB7A98"/>
    <w:rsid w:val="00CE54A4"/>
    <w:rsid w:val="00CF0011"/>
    <w:rsid w:val="00D26CB5"/>
    <w:rsid w:val="00D722A2"/>
    <w:rsid w:val="00DA4232"/>
    <w:rsid w:val="00DE2E2D"/>
    <w:rsid w:val="00DF66BA"/>
    <w:rsid w:val="00E053D0"/>
    <w:rsid w:val="00E352BD"/>
    <w:rsid w:val="00E61396"/>
    <w:rsid w:val="00ED025E"/>
    <w:rsid w:val="00EE02A2"/>
    <w:rsid w:val="00EF432A"/>
    <w:rsid w:val="00F6143C"/>
    <w:rsid w:val="00F9795F"/>
    <w:rsid w:val="00FA415B"/>
    <w:rsid w:val="00FB06F1"/>
    <w:rsid w:val="00FC1C23"/>
    <w:rsid w:val="00FE7BEB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038CD6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7BEB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D02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E61396"/>
    <w:pPr>
      <w:spacing w:before="100" w:beforeAutospacing="1" w:after="100" w:afterAutospacing="1"/>
    </w:pPr>
  </w:style>
  <w:style w:type="paragraph" w:styleId="Header">
    <w:name w:val="header"/>
    <w:basedOn w:val="Normal"/>
    <w:rsid w:val="002B3919"/>
    <w:pPr>
      <w:widowControl w:val="0"/>
      <w:tabs>
        <w:tab w:val="center" w:pos="4320"/>
        <w:tab w:val="right" w:pos="8640"/>
      </w:tabs>
    </w:pPr>
    <w:rPr>
      <w:rFonts w:ascii="Arial" w:hAnsi="Arial"/>
      <w:sz w:val="22"/>
      <w:szCs w:val="20"/>
      <w:lang w:val="en-US" w:eastAsia="en-US"/>
    </w:rPr>
  </w:style>
  <w:style w:type="character" w:styleId="Strong">
    <w:name w:val="Strong"/>
    <w:basedOn w:val="DefaultParagraphFont"/>
    <w:qFormat/>
    <w:rsid w:val="002B3919"/>
    <w:rPr>
      <w:b/>
      <w:bCs/>
    </w:rPr>
  </w:style>
  <w:style w:type="character" w:styleId="Hyperlink">
    <w:name w:val="Hyperlink"/>
    <w:basedOn w:val="DefaultParagraphFont"/>
    <w:rsid w:val="002B3919"/>
    <w:rPr>
      <w:color w:val="0000FF"/>
      <w:u w:val="single"/>
    </w:rPr>
  </w:style>
  <w:style w:type="paragraph" w:styleId="Footer">
    <w:name w:val="footer"/>
    <w:basedOn w:val="Normal"/>
    <w:link w:val="FooterChar"/>
    <w:rsid w:val="00BF34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F34BF"/>
    <w:rPr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rsid w:val="000D49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D490E"/>
    <w:rPr>
      <w:rFonts w:ascii="Tahoma" w:hAnsi="Tahoma" w:cs="Tahoma"/>
      <w:sz w:val="16"/>
      <w:szCs w:val="16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D490E"/>
    <w:rPr>
      <w:color w:val="808080"/>
    </w:rPr>
  </w:style>
  <w:style w:type="character" w:styleId="FollowedHyperlink">
    <w:name w:val="FollowedHyperlink"/>
    <w:basedOn w:val="DefaultParagraphFont"/>
    <w:rsid w:val="00B45F5D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54E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7BEB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D02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E61396"/>
    <w:pPr>
      <w:spacing w:before="100" w:beforeAutospacing="1" w:after="100" w:afterAutospacing="1"/>
    </w:pPr>
  </w:style>
  <w:style w:type="paragraph" w:styleId="Header">
    <w:name w:val="header"/>
    <w:basedOn w:val="Normal"/>
    <w:rsid w:val="002B3919"/>
    <w:pPr>
      <w:widowControl w:val="0"/>
      <w:tabs>
        <w:tab w:val="center" w:pos="4320"/>
        <w:tab w:val="right" w:pos="8640"/>
      </w:tabs>
    </w:pPr>
    <w:rPr>
      <w:rFonts w:ascii="Arial" w:hAnsi="Arial"/>
      <w:sz w:val="22"/>
      <w:szCs w:val="20"/>
      <w:lang w:val="en-US" w:eastAsia="en-US"/>
    </w:rPr>
  </w:style>
  <w:style w:type="character" w:styleId="Strong">
    <w:name w:val="Strong"/>
    <w:basedOn w:val="DefaultParagraphFont"/>
    <w:qFormat/>
    <w:rsid w:val="002B3919"/>
    <w:rPr>
      <w:b/>
      <w:bCs/>
    </w:rPr>
  </w:style>
  <w:style w:type="character" w:styleId="Hyperlink">
    <w:name w:val="Hyperlink"/>
    <w:basedOn w:val="DefaultParagraphFont"/>
    <w:rsid w:val="002B3919"/>
    <w:rPr>
      <w:color w:val="0000FF"/>
      <w:u w:val="single"/>
    </w:rPr>
  </w:style>
  <w:style w:type="paragraph" w:styleId="Footer">
    <w:name w:val="footer"/>
    <w:basedOn w:val="Normal"/>
    <w:link w:val="FooterChar"/>
    <w:rsid w:val="00BF34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F34BF"/>
    <w:rPr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rsid w:val="000D49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D490E"/>
    <w:rPr>
      <w:rFonts w:ascii="Tahoma" w:hAnsi="Tahoma" w:cs="Tahoma"/>
      <w:sz w:val="16"/>
      <w:szCs w:val="16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D490E"/>
    <w:rPr>
      <w:color w:val="808080"/>
    </w:rPr>
  </w:style>
  <w:style w:type="character" w:styleId="FollowedHyperlink">
    <w:name w:val="FollowedHyperlink"/>
    <w:basedOn w:val="DefaultParagraphFont"/>
    <w:rsid w:val="00B45F5D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54E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Helen.Dudley@bopdhb.govt.nz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EducationCentre.Admin@bopdhb.govt.nz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orary%20Internet%20Files\Content.Outlook\C73N2GMX\Registration-Form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010391A76CF4A99971A931A9E8C69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B001C8-FB5E-4F7E-88B2-6B762C820AB7}"/>
      </w:docPartPr>
      <w:docPartBody>
        <w:p w14:paraId="73BCF17A" w14:textId="77777777" w:rsidR="00F24158" w:rsidRDefault="00C423C2">
          <w:pPr>
            <w:pStyle w:val="B010391A76CF4A99971A931A9E8C6984"/>
          </w:pPr>
          <w:r w:rsidRPr="00140170">
            <w:rPr>
              <w:rStyle w:val="PlaceholderText"/>
              <w:rFonts w:ascii="Arial" w:hAnsi="Arial" w:cs="Arial"/>
              <w:sz w:val="20"/>
              <w:szCs w:val="20"/>
            </w:rPr>
            <w:t>Click here to enter text.</w:t>
          </w:r>
        </w:p>
      </w:docPartBody>
    </w:docPart>
    <w:docPart>
      <w:docPartPr>
        <w:name w:val="A05B2812CC08448AB26E63C7BB838C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FCD475-5664-45BA-BDD3-FE59482C5BC6}"/>
      </w:docPartPr>
      <w:docPartBody>
        <w:p w14:paraId="73BCF17B" w14:textId="77777777" w:rsidR="00F24158" w:rsidRDefault="00C423C2">
          <w:pPr>
            <w:pStyle w:val="A05B2812CC08448AB26E63C7BB838C6A"/>
          </w:pPr>
          <w:r w:rsidRPr="00140170">
            <w:rPr>
              <w:rStyle w:val="PlaceholderText"/>
              <w:rFonts w:ascii="Arial" w:hAnsi="Arial" w:cs="Arial"/>
              <w:sz w:val="20"/>
              <w:szCs w:val="20"/>
            </w:rPr>
            <w:t>Click here to enter a date.</w:t>
          </w:r>
        </w:p>
      </w:docPartBody>
    </w:docPart>
    <w:docPart>
      <w:docPartPr>
        <w:name w:val="86B2A24B64C4496F994A0391CC0EFB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3CD81F-659B-4FF5-A8B4-C5DEE5EB8AF6}"/>
      </w:docPartPr>
      <w:docPartBody>
        <w:p w14:paraId="73BCF17C" w14:textId="77777777" w:rsidR="00F24158" w:rsidRDefault="00C423C2">
          <w:pPr>
            <w:pStyle w:val="86B2A24B64C4496F994A0391CC0EFBAF"/>
          </w:pPr>
          <w:r w:rsidRPr="00140170">
            <w:rPr>
              <w:rStyle w:val="PlaceholderText"/>
              <w:rFonts w:ascii="Arial" w:hAnsi="Arial" w:cs="Arial"/>
              <w:sz w:val="20"/>
              <w:szCs w:val="20"/>
            </w:rPr>
            <w:t>Choose an item.</w:t>
          </w:r>
        </w:p>
      </w:docPartBody>
    </w:docPart>
    <w:docPart>
      <w:docPartPr>
        <w:name w:val="51C7FF0C8A1F4428AB78347F10FC31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A76FA3-5577-47B7-9667-DF1387B22604}"/>
      </w:docPartPr>
      <w:docPartBody>
        <w:p w14:paraId="73BCF17D" w14:textId="77777777" w:rsidR="00F24158" w:rsidRDefault="00C423C2">
          <w:pPr>
            <w:pStyle w:val="51C7FF0C8A1F4428AB78347F10FC31D1"/>
          </w:pPr>
          <w:r w:rsidRPr="00140170">
            <w:rPr>
              <w:rStyle w:val="PlaceholderText"/>
              <w:rFonts w:ascii="Arial" w:hAnsi="Arial" w:cs="Arial"/>
              <w:sz w:val="20"/>
              <w:szCs w:val="20"/>
            </w:rPr>
            <w:t>Click here to enter text.</w:t>
          </w:r>
        </w:p>
      </w:docPartBody>
    </w:docPart>
    <w:docPart>
      <w:docPartPr>
        <w:name w:val="2322B1C16B344118B605EEAFAD7280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D4CB-9E69-443B-B7B1-E641EB44B33B}"/>
      </w:docPartPr>
      <w:docPartBody>
        <w:p w14:paraId="73BCF17E" w14:textId="77777777" w:rsidR="00F24158" w:rsidRDefault="00C423C2">
          <w:pPr>
            <w:pStyle w:val="2322B1C16B344118B605EEAFAD7280DA"/>
          </w:pPr>
          <w:r w:rsidRPr="00140170">
            <w:rPr>
              <w:rStyle w:val="PlaceholderText"/>
              <w:rFonts w:ascii="Arial" w:hAnsi="Arial" w:cs="Arial"/>
              <w:sz w:val="20"/>
              <w:szCs w:val="20"/>
            </w:rPr>
            <w:t>Click here to enter text.</w:t>
          </w:r>
        </w:p>
      </w:docPartBody>
    </w:docPart>
    <w:docPart>
      <w:docPartPr>
        <w:name w:val="8BE26633A2B8486993F49C3CA92D26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FA6A7-C873-4237-98C9-1B85E241FD40}"/>
      </w:docPartPr>
      <w:docPartBody>
        <w:p w14:paraId="73BCF17F" w14:textId="77777777" w:rsidR="00F24158" w:rsidRDefault="00C423C2">
          <w:pPr>
            <w:pStyle w:val="8BE26633A2B8486993F49C3CA92D268B"/>
          </w:pPr>
          <w:r w:rsidRPr="00140170">
            <w:rPr>
              <w:rStyle w:val="PlaceholderText"/>
              <w:rFonts w:ascii="Arial" w:hAnsi="Arial" w:cs="Arial"/>
              <w:sz w:val="20"/>
              <w:szCs w:val="20"/>
            </w:rPr>
            <w:t>Click here to enter text.</w:t>
          </w:r>
        </w:p>
      </w:docPartBody>
    </w:docPart>
    <w:docPart>
      <w:docPartPr>
        <w:name w:val="651398C9883D4CE1932D68F21E6983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353B9-3A31-46D1-A334-DD6B401306E1}"/>
      </w:docPartPr>
      <w:docPartBody>
        <w:p w14:paraId="73BCF180" w14:textId="77777777" w:rsidR="00F24158" w:rsidRDefault="00C423C2">
          <w:pPr>
            <w:pStyle w:val="651398C9883D4CE1932D68F21E6983B9"/>
          </w:pPr>
          <w:r w:rsidRPr="00140170">
            <w:rPr>
              <w:rStyle w:val="PlaceholderText"/>
              <w:rFonts w:ascii="Arial" w:hAnsi="Arial" w:cs="Arial"/>
              <w:sz w:val="20"/>
              <w:szCs w:val="20"/>
            </w:rPr>
            <w:t>Click here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 xml:space="preserve"> to enter number</w:t>
          </w:r>
          <w:r w:rsidRPr="00140170">
            <w:rPr>
              <w:rStyle w:val="PlaceholderText"/>
              <w:rFonts w:ascii="Arial" w:hAnsi="Arial" w:cs="Arial"/>
              <w:sz w:val="20"/>
              <w:szCs w:val="20"/>
            </w:rPr>
            <w:t>.</w:t>
          </w:r>
        </w:p>
      </w:docPartBody>
    </w:docPart>
    <w:docPart>
      <w:docPartPr>
        <w:name w:val="B0708DDC9B6A444A935336AC9E4932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89E0F3-814A-4566-8133-C718486C8493}"/>
      </w:docPartPr>
      <w:docPartBody>
        <w:p w14:paraId="73BCF181" w14:textId="77777777" w:rsidR="00F24158" w:rsidRDefault="00C423C2">
          <w:pPr>
            <w:pStyle w:val="B0708DDC9B6A444A935336AC9E4932CF"/>
          </w:pPr>
          <w:r w:rsidRPr="00140170">
            <w:rPr>
              <w:rStyle w:val="PlaceholderText"/>
              <w:rFonts w:ascii="Arial" w:hAnsi="Arial" w:cs="Arial"/>
              <w:sz w:val="20"/>
              <w:szCs w:val="20"/>
            </w:rPr>
            <w:t>Click here to enter text.</w:t>
          </w:r>
        </w:p>
      </w:docPartBody>
    </w:docPart>
    <w:docPart>
      <w:docPartPr>
        <w:name w:val="1A91FA0BCDFB4C9E9227147DEAE4D6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618458-C255-4F29-B9D9-93BA8EAD5530}"/>
      </w:docPartPr>
      <w:docPartBody>
        <w:p w14:paraId="73BCF182" w14:textId="77777777" w:rsidR="00F24158" w:rsidRDefault="00C423C2">
          <w:pPr>
            <w:pStyle w:val="1A91FA0BCDFB4C9E9227147DEAE4D612"/>
          </w:pPr>
          <w:r w:rsidRPr="00140170">
            <w:rPr>
              <w:rStyle w:val="PlaceholderText"/>
              <w:rFonts w:ascii="Arial" w:hAnsi="Arial" w:cs="Arial"/>
              <w:sz w:val="20"/>
              <w:szCs w:val="20"/>
            </w:rPr>
            <w:t>Click here to enter text.</w:t>
          </w:r>
        </w:p>
      </w:docPartBody>
    </w:docPart>
    <w:docPart>
      <w:docPartPr>
        <w:name w:val="DC00933B4050447EAF1492DD42F2CE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960166-5FA7-492D-B2A1-F69DA58C9ED1}"/>
      </w:docPartPr>
      <w:docPartBody>
        <w:p w14:paraId="73BCF183" w14:textId="77777777" w:rsidR="00F24158" w:rsidRDefault="00C423C2">
          <w:pPr>
            <w:pStyle w:val="DC00933B4050447EAF1492DD42F2CE49"/>
          </w:pPr>
          <w:r w:rsidRPr="00140170">
            <w:rPr>
              <w:rStyle w:val="PlaceholderText"/>
              <w:rFonts w:ascii="Arial" w:hAnsi="Arial" w:cs="Arial"/>
              <w:sz w:val="20"/>
              <w:szCs w:val="20"/>
            </w:rPr>
            <w:t>Choose an item.</w:t>
          </w:r>
        </w:p>
      </w:docPartBody>
    </w:docPart>
    <w:docPart>
      <w:docPartPr>
        <w:name w:val="1FE83437227140108C16DF54781E42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570F0D-D1B2-4E65-BE24-DD95B97C2829}"/>
      </w:docPartPr>
      <w:docPartBody>
        <w:p w14:paraId="73BCF184" w14:textId="77777777" w:rsidR="00F24158" w:rsidRDefault="00C423C2">
          <w:pPr>
            <w:pStyle w:val="1FE83437227140108C16DF54781E4267"/>
          </w:pPr>
          <w:r w:rsidRPr="00140170">
            <w:rPr>
              <w:rStyle w:val="PlaceholderText"/>
              <w:rFonts w:ascii="Arial" w:hAnsi="Arial" w:cs="Arial"/>
              <w:sz w:val="20"/>
              <w:szCs w:val="20"/>
            </w:rPr>
            <w:t xml:space="preserve">Click here to enter 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amount</w:t>
          </w:r>
          <w:r w:rsidRPr="00140170">
            <w:rPr>
              <w:rStyle w:val="PlaceholderText"/>
              <w:rFonts w:ascii="Arial" w:hAnsi="Arial" w:cs="Arial"/>
              <w:sz w:val="20"/>
              <w:szCs w:val="20"/>
            </w:rPr>
            <w:t>.</w:t>
          </w:r>
        </w:p>
      </w:docPartBody>
    </w:docPart>
    <w:docPart>
      <w:docPartPr>
        <w:name w:val="B4917CD60503406E931691CA25DFFC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6805E8-510E-4BE5-840F-3DC4F8758F18}"/>
      </w:docPartPr>
      <w:docPartBody>
        <w:p w14:paraId="73BCF185" w14:textId="77777777" w:rsidR="00F24158" w:rsidRDefault="00C423C2">
          <w:pPr>
            <w:pStyle w:val="B4917CD60503406E931691CA25DFFCBC"/>
          </w:pPr>
          <w:r w:rsidRPr="00140170">
            <w:rPr>
              <w:rStyle w:val="PlaceholderText"/>
              <w:rFonts w:ascii="Arial" w:hAnsi="Arial" w:cs="Arial"/>
              <w:sz w:val="20"/>
              <w:szCs w:val="20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423C2"/>
    <w:rsid w:val="00317825"/>
    <w:rsid w:val="00C423C2"/>
    <w:rsid w:val="00F24158"/>
    <w:rsid w:val="00FC2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3BCF17A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1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2B9A"/>
    <w:rPr>
      <w:color w:val="808080"/>
    </w:rPr>
  </w:style>
  <w:style w:type="paragraph" w:customStyle="1" w:styleId="B010391A76CF4A99971A931A9E8C6984">
    <w:name w:val="B010391A76CF4A99971A931A9E8C6984"/>
    <w:rsid w:val="00F24158"/>
  </w:style>
  <w:style w:type="paragraph" w:customStyle="1" w:styleId="A05B2812CC08448AB26E63C7BB838C6A">
    <w:name w:val="A05B2812CC08448AB26E63C7BB838C6A"/>
    <w:rsid w:val="00F24158"/>
  </w:style>
  <w:style w:type="paragraph" w:customStyle="1" w:styleId="86B2A24B64C4496F994A0391CC0EFBAF">
    <w:name w:val="86B2A24B64C4496F994A0391CC0EFBAF"/>
    <w:rsid w:val="00F24158"/>
  </w:style>
  <w:style w:type="paragraph" w:customStyle="1" w:styleId="51C7FF0C8A1F4428AB78347F10FC31D1">
    <w:name w:val="51C7FF0C8A1F4428AB78347F10FC31D1"/>
    <w:rsid w:val="00F24158"/>
  </w:style>
  <w:style w:type="paragraph" w:customStyle="1" w:styleId="2322B1C16B344118B605EEAFAD7280DA">
    <w:name w:val="2322B1C16B344118B605EEAFAD7280DA"/>
    <w:rsid w:val="00F24158"/>
  </w:style>
  <w:style w:type="paragraph" w:customStyle="1" w:styleId="8BE26633A2B8486993F49C3CA92D268B">
    <w:name w:val="8BE26633A2B8486993F49C3CA92D268B"/>
    <w:rsid w:val="00F24158"/>
  </w:style>
  <w:style w:type="paragraph" w:customStyle="1" w:styleId="651398C9883D4CE1932D68F21E6983B9">
    <w:name w:val="651398C9883D4CE1932D68F21E6983B9"/>
    <w:rsid w:val="00F24158"/>
  </w:style>
  <w:style w:type="paragraph" w:customStyle="1" w:styleId="B0708DDC9B6A444A935336AC9E4932CF">
    <w:name w:val="B0708DDC9B6A444A935336AC9E4932CF"/>
    <w:rsid w:val="00F24158"/>
  </w:style>
  <w:style w:type="paragraph" w:customStyle="1" w:styleId="1A91FA0BCDFB4C9E9227147DEAE4D612">
    <w:name w:val="1A91FA0BCDFB4C9E9227147DEAE4D612"/>
    <w:rsid w:val="00F24158"/>
  </w:style>
  <w:style w:type="paragraph" w:customStyle="1" w:styleId="DC00933B4050447EAF1492DD42F2CE49">
    <w:name w:val="DC00933B4050447EAF1492DD42F2CE49"/>
    <w:rsid w:val="00F24158"/>
  </w:style>
  <w:style w:type="paragraph" w:customStyle="1" w:styleId="1FE83437227140108C16DF54781E4267">
    <w:name w:val="1FE83437227140108C16DF54781E4267"/>
    <w:rsid w:val="00F24158"/>
  </w:style>
  <w:style w:type="paragraph" w:customStyle="1" w:styleId="B4917CD60503406E931691CA25DFFCBC">
    <w:name w:val="B4917CD60503406E931691CA25DFFCBC"/>
    <w:rsid w:val="00F24158"/>
  </w:style>
  <w:style w:type="paragraph" w:customStyle="1" w:styleId="17C845F8E4DA419088FA1C3046E53548">
    <w:name w:val="17C845F8E4DA419088FA1C3046E53548"/>
    <w:rsid w:val="00FC2B9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gregation_Status xmlns="e21cbe00-2104-4159-b9b9-bd54555d1bf2">Normal</Aggregation_Status>
    <PRA_Date_2 xmlns="e21cbe00-2104-4159-b9b9-bd54555d1bf2" xsi:nil="true"/>
    <PRA_Date_Trigger xmlns="e21cbe00-2104-4159-b9b9-bd54555d1bf2" xsi:nil="true"/>
    <PRA_Type xmlns="e21cbe00-2104-4159-b9b9-bd54555d1bf2">Doc</PRA_Type>
    <Related_People xmlns="e21cbe00-2104-4159-b9b9-bd54555d1bf2">
      <UserInfo>
        <DisplayName/>
        <AccountId xsi:nil="true"/>
        <AccountType/>
      </UserInfo>
    </Related_People>
    <Read_Only_Status xmlns="e21cbe00-2104-4159-b9b9-bd54555d1bf2">Open</Read_Only_Status>
    <Target_Audience xmlns="e21cbe00-2104-4159-b9b9-bd54555d1bf2">Internal</Target_Audience>
    <Function xmlns="e21cbe00-2104-4159-b9b9-bd54555d1bf2">Workforce</Function>
    <Volume xmlns="e21cbe00-2104-4159-b9b9-bd54555d1bf2">NA</Volume>
    <PRA_Date_3 xmlns="e21cbe00-2104-4159-b9b9-bd54555d1bf2" xsi:nil="true"/>
    <Project xmlns="e21cbe00-2104-4159-b9b9-bd54555d1bf2" xsi:nil="true"/>
    <Authoritative_Version xmlns="e21cbe00-2104-4159-b9b9-bd54555d1bf2">false</Authoritative_Version>
    <CategoryValue xmlns="e21cbe00-2104-4159-b9b9-bd54555d1bf2">NA</CategoryValue>
    <PRA_Date_Disposal xmlns="e21cbe00-2104-4159-b9b9-bd54555d1bf2" xsi:nil="true"/>
    <DocumentType xmlns="e21cbe00-2104-4159-b9b9-bd54555d1bf2">Reference</DocumentType>
    <Activity xmlns="e21cbe00-2104-4159-b9b9-bd54555d1bf2">Training and Development</Activity>
    <FunctionGroup xmlns="e21cbe00-2104-4159-b9b9-bd54555d1bf2">NA</FunctionGroup>
    <PRA_Text_3 xmlns="e21cbe00-2104-4159-b9b9-bd54555d1bf2" xsi:nil="true"/>
    <Narrative xmlns="e21cbe00-2104-4159-b9b9-bd54555d1bf2" xsi:nil="true"/>
    <CategoryName xmlns="e21cbe00-2104-4159-b9b9-bd54555d1bf2">NA</CategoryName>
    <Key_x0020_Words xmlns="e21cbe00-2104-4159-b9b9-bd54555d1bf2">External Attendees</Key_x0020_Words>
    <Case xmlns="e21cbe00-2104-4159-b9b9-bd54555d1bf2">Administration</Case>
    <Location xmlns="4a8b5da9-46fe-4c4a-a2a4-703270734e46">TGA</Location>
    <RecordID xmlns="e21cbe00-2104-4159-b9b9-bd54555d1bf2">162206</RecordID>
    <PRA_Text_2 xmlns="e21cbe00-2104-4159-b9b9-bd54555d1bf2" xsi:nil="true"/>
    <PRA_Text_5 xmlns="e21cbe00-2104-4159-b9b9-bd54555d1bf2" xsi:nil="true"/>
    <PRA_Date_1 xmlns="e21cbe00-2104-4159-b9b9-bd54555d1bf2" xsi:nil="true"/>
    <Original_Document xmlns="e21cbe00-2104-4159-b9b9-bd54555d1bf2" xsi:nil="true"/>
    <Subactivity xmlns="e21cbe00-2104-4159-b9b9-bd54555d1bf2">Courses</Subactivity>
    <PRA_Text_1 xmlns="e21cbe00-2104-4159-b9b9-bd54555d1bf2" xsi:nil="true"/>
    <PRA_Text_4 xmlns="e21cbe00-2104-4159-b9b9-bd54555d1bf2" xsi:nil="true"/>
    <Record_Type xmlns="e21cbe00-2104-4159-b9b9-bd54555d1bf2">Normal</Record_Type>
  </documentManagement>
</p:propertie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Document" ma:contentTypeID="0x010100AAAAAAAAAAAAAAAAAAAAAAAAAAAAAA020085309B97652F8E409FBF8D4D093FB082" ma:contentTypeVersion="23" ma:contentTypeDescription="Standard Electronic Document" ma:contentTypeScope="" ma:versionID="2b0e2b70917fad50a4a3934c5e68137a">
  <xsd:schema xmlns:xsd="http://www.w3.org/2001/XMLSchema" xmlns:xs="http://www.w3.org/2001/XMLSchema" xmlns:p="http://schemas.microsoft.com/office/2006/metadata/properties" xmlns:ns2="e21cbe00-2104-4159-b9b9-bd54555d1bf2" xmlns:ns3="4a8b5da9-46fe-4c4a-a2a4-703270734e46" targetNamespace="http://schemas.microsoft.com/office/2006/metadata/properties" ma:root="true" ma:fieldsID="0ca1a8f0ae6a2d829bd1f0ebb8e091c8" ns2:_="" ns3:_="">
    <xsd:import namespace="e21cbe00-2104-4159-b9b9-bd54555d1bf2"/>
    <xsd:import namespace="4a8b5da9-46fe-4c4a-a2a4-703270734e46"/>
    <xsd:element name="properties">
      <xsd:complexType>
        <xsd:sequence>
          <xsd:element name="documentManagement">
            <xsd:complexType>
              <xsd:all>
                <xsd:element ref="ns2:PRA_Type" minOccurs="0"/>
                <xsd:element ref="ns2:Aggregation_Status" minOccurs="0"/>
                <xsd:element ref="ns2:RecordID" minOccurs="0"/>
                <xsd:element ref="ns2:Record_Type"/>
                <xsd:element ref="ns2:Read_Only_Status" minOccurs="0"/>
                <xsd:element ref="ns2:Authoritative_Version" minOccurs="0"/>
                <xsd:element ref="ns2:PRA_Text_1" minOccurs="0"/>
                <xsd:element ref="ns2:PRA_Text_2" minOccurs="0"/>
                <xsd:element ref="ns2:PRA_Text_3" minOccurs="0"/>
                <xsd:element ref="ns2:PRA_Text_4" minOccurs="0"/>
                <xsd:element ref="ns2:PRA_Text_5" minOccurs="0"/>
                <xsd:element ref="ns2:PRA_Date_1" minOccurs="0"/>
                <xsd:element ref="ns2:PRA_Date_2" minOccurs="0"/>
                <xsd:element ref="ns2:PRA_Date_3" minOccurs="0"/>
                <xsd:element ref="ns2:PRA_Date_Trigger" minOccurs="0"/>
                <xsd:element ref="ns2:PRA_Date_Disposal" minOccurs="0"/>
                <xsd:element ref="ns2:DocumentType"/>
                <xsd:element ref="ns2:Key_x0020_Words" minOccurs="0"/>
                <xsd:element ref="ns3:Location" minOccurs="0"/>
                <xsd:element ref="ns2:Related_People" minOccurs="0"/>
                <xsd:element ref="ns2:Narrative" minOccurs="0"/>
                <xsd:element ref="ns2:Original_Document" minOccurs="0"/>
                <xsd:element ref="ns2:Target_Audience" minOccurs="0"/>
                <xsd:element ref="ns2:Function" minOccurs="0"/>
                <xsd:element ref="ns2:Activity" minOccurs="0"/>
                <xsd:element ref="ns2:Subactivity" minOccurs="0"/>
                <xsd:element ref="ns2:Case" minOccurs="0"/>
                <xsd:element ref="ns2:FunctionGroup" minOccurs="0"/>
                <xsd:element ref="ns2:Project" minOccurs="0"/>
                <xsd:element ref="ns2:CategoryName" minOccurs="0"/>
                <xsd:element ref="ns2:CategoryValue" minOccurs="0"/>
                <xsd:element ref="ns2:Volu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1cbe00-2104-4159-b9b9-bd54555d1bf2" elementFormDefault="qualified">
    <xsd:import namespace="http://schemas.microsoft.com/office/2006/documentManagement/types"/>
    <xsd:import namespace="http://schemas.microsoft.com/office/infopath/2007/PartnerControls"/>
    <xsd:element name="PRA_Type" ma:index="2" nillable="true" ma:displayName="PRA Type" ma:default="Doc" ma:hidden="true" ma:internalName="PRAType">
      <xsd:simpleType>
        <xsd:restriction base="dms:Text"/>
      </xsd:simpleType>
    </xsd:element>
    <xsd:element name="Aggregation_Status" ma:index="3" nillable="true" ma:displayName="Aggregation Status" ma:default="Normal" ma:hidden="true" ma:internalName="AggregationStatus">
      <xsd:simpleType>
        <xsd:restriction base="dms:Choice">
          <xsd:enumeration value="Delete Soon"/>
          <xsd:enumeration value="Transfer Soon"/>
          <xsd:enumeration value="Appraise Soon"/>
          <xsd:enumeration value="Delete"/>
          <xsd:enumeration value="Transfer"/>
          <xsd:enumeration value="Appraise"/>
          <xsd:enumeration value="Hold"/>
          <xsd:enumeration value="Normal"/>
        </xsd:restriction>
      </xsd:simpleType>
    </xsd:element>
    <xsd:element name="RecordID" ma:index="4" nillable="true" ma:displayName="RecordID" ma:hidden="true" ma:internalName="RecordID" ma:readOnly="true">
      <xsd:simpleType>
        <xsd:restriction base="dms:Text"/>
      </xsd:simpleType>
    </xsd:element>
    <xsd:element name="Record_Type" ma:index="5" ma:displayName="Business Value" ma:default="Normal" ma:format="Dropdown" ma:hidden="true" ma:internalName="RecordType">
      <xsd:simpleType>
        <xsd:restriction base="dms:Choice">
          <xsd:enumeration value="Housekeeping"/>
          <xsd:enumeration value="Long Term Value"/>
          <xsd:enumeration value="Superseded"/>
          <xsd:enumeration value="Normal"/>
          <xsd:enumeration value="Deleted"/>
        </xsd:restriction>
      </xsd:simpleType>
    </xsd:element>
    <xsd:element name="Read_Only_Status" ma:index="6" nillable="true" ma:displayName="Read Only Status" ma:default="Open" ma:hidden="true" ma:internalName="ReadOnlyStatus">
      <xsd:simpleType>
        <xsd:restriction base="dms:Choice">
          <xsd:enumeration value="Open"/>
          <xsd:enumeration value="Document"/>
          <xsd:enumeration value="Document and Metadata"/>
        </xsd:restriction>
      </xsd:simpleType>
    </xsd:element>
    <xsd:element name="Authoritative_Version" ma:index="7" nillable="true" ma:displayName="Authoritative Version" ma:default="0" ma:hidden="true" ma:internalName="AuthoritativeVersion">
      <xsd:simpleType>
        <xsd:restriction base="dms:Boolean"/>
      </xsd:simpleType>
    </xsd:element>
    <xsd:element name="PRA_Text_1" ma:index="8" nillable="true" ma:displayName="PRA Text 1" ma:hidden="true" ma:internalName="PraText1">
      <xsd:simpleType>
        <xsd:restriction base="dms:Text"/>
      </xsd:simpleType>
    </xsd:element>
    <xsd:element name="PRA_Text_2" ma:index="9" nillable="true" ma:displayName="PRA Text 2" ma:hidden="true" ma:internalName="PraText2">
      <xsd:simpleType>
        <xsd:restriction base="dms:Text"/>
      </xsd:simpleType>
    </xsd:element>
    <xsd:element name="PRA_Text_3" ma:index="10" nillable="true" ma:displayName="PRA Text 3" ma:hidden="true" ma:internalName="PraText3">
      <xsd:simpleType>
        <xsd:restriction base="dms:Text"/>
      </xsd:simpleType>
    </xsd:element>
    <xsd:element name="PRA_Text_4" ma:index="11" nillable="true" ma:displayName="PRA Text 4" ma:hidden="true" ma:internalName="PraText4">
      <xsd:simpleType>
        <xsd:restriction base="dms:Text"/>
      </xsd:simpleType>
    </xsd:element>
    <xsd:element name="PRA_Text_5" ma:index="12" nillable="true" ma:displayName="PRA Text 5" ma:hidden="true" ma:internalName="PraText5">
      <xsd:simpleType>
        <xsd:restriction base="dms:Text"/>
      </xsd:simpleType>
    </xsd:element>
    <xsd:element name="PRA_Date_1" ma:index="13" nillable="true" ma:displayName="PRA Date 1" ma:format="DateTime" ma:hidden="true" ma:internalName="PraDate1">
      <xsd:simpleType>
        <xsd:restriction base="dms:DateTime"/>
      </xsd:simpleType>
    </xsd:element>
    <xsd:element name="PRA_Date_2" ma:index="14" nillable="true" ma:displayName="PRA Date 2" ma:format="DateTime" ma:hidden="true" ma:internalName="PraDate2">
      <xsd:simpleType>
        <xsd:restriction base="dms:DateTime"/>
      </xsd:simpleType>
    </xsd:element>
    <xsd:element name="PRA_Date_3" ma:index="15" nillable="true" ma:displayName="PRA Date 3" ma:format="DateTime" ma:hidden="true" ma:internalName="PraDate3">
      <xsd:simpleType>
        <xsd:restriction base="dms:DateTime"/>
      </xsd:simpleType>
    </xsd:element>
    <xsd:element name="PRA_Date_Trigger" ma:index="16" nillable="true" ma:displayName="PRA Date Trigger" ma:format="DateTime" ma:hidden="true" ma:internalName="PraDateTrigger">
      <xsd:simpleType>
        <xsd:restriction base="dms:DateTime"/>
      </xsd:simpleType>
    </xsd:element>
    <xsd:element name="PRA_Date_Disposal" ma:index="17" nillable="true" ma:displayName="PRA Date Disposal" ma:format="DateTime" ma:hidden="true" ma:internalName="PraDateDisposal">
      <xsd:simpleType>
        <xsd:restriction base="dms:DateTime"/>
      </xsd:simpleType>
    </xsd:element>
    <xsd:element name="DocumentType" ma:index="18" ma:displayName="Document Type" ma:format="Dropdown" ma:internalName="DocumentType" ma:readOnly="false">
      <xsd:simpleType>
        <xsd:restriction base="dms:Choice">
          <xsd:enumeration value="Certificate"/>
          <xsd:enumeration value="Contract"/>
          <xsd:enumeration value="Correspondence"/>
          <xsd:enumeration value="Image - drawings, photos, etc"/>
          <xsd:enumeration value="Meeting – agenda, minutes"/>
          <xsd:enumeration value="Model – calculation"/>
          <xsd:enumeration value="Plan"/>
          <xsd:enumeration value="Policy - protocols, guidelines, procedures"/>
          <xsd:enumeration value="Presentation / Publication"/>
          <xsd:enumeration value="Quotes / Invoices"/>
          <xsd:enumeration value="Reference"/>
          <xsd:enumeration value="Report"/>
          <xsd:enumeration value="Request"/>
          <xsd:enumeration value="Schedule – register"/>
          <xsd:enumeration value="Specification"/>
          <xsd:enumeration value="Survey"/>
        </xsd:restriction>
      </xsd:simpleType>
    </xsd:element>
    <xsd:element name="Key_x0020_Words" ma:index="19" nillable="true" ma:displayName="Key Words" ma:format="Dropdown" ma:internalName="Key_x0020_Words">
      <xsd:simpleType>
        <xsd:restriction base="dms:Choice">
          <xsd:enumeration value="Course Development"/>
          <xsd:enumeration value="Evaluations"/>
          <xsd:enumeration value="External Attendees"/>
          <xsd:enumeration value="Facilitators"/>
          <xsd:enumeration value="Mandatory Training"/>
          <xsd:enumeration value="Planning"/>
          <xsd:enumeration value="Templates"/>
        </xsd:restriction>
      </xsd:simpleType>
    </xsd:element>
    <xsd:element name="Related_People" ma:index="21" nillable="true" ma:displayName="Related People" ma:list="UserInfo" ma:internalName="RelatedPeopl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arrative" ma:index="22" nillable="true" ma:displayName="Narrative" ma:internalName="Narrative">
      <xsd:simpleType>
        <xsd:restriction base="dms:Note">
          <xsd:maxLength value="255"/>
        </xsd:restriction>
      </xsd:simpleType>
    </xsd:element>
    <xsd:element name="Original_Document" ma:index="27" nillable="true" ma:displayName="Original Document" ma:hidden="true" ma:internalName="OriginalDocument">
      <xsd:simpleType>
        <xsd:restriction base="dms:Text"/>
      </xsd:simpleType>
    </xsd:element>
    <xsd:element name="Target_Audience" ma:index="28" nillable="true" ma:displayName="Target Audience" ma:default="Internal" ma:format="RadioButtons" ma:hidden="true" ma:internalName="TargetAudience">
      <xsd:simpleType>
        <xsd:union memberTypes="dms:Text">
          <xsd:simpleType>
            <xsd:restriction base="dms:Choice">
              <xsd:enumeration value="Internal"/>
              <xsd:enumeration value="External"/>
            </xsd:restriction>
          </xsd:simpleType>
        </xsd:union>
      </xsd:simpleType>
    </xsd:element>
    <xsd:element name="Function" ma:index="30" nillable="true" ma:displayName="Function" ma:default="Workforce" ma:hidden="true" ma:internalName="Function" ma:readOnly="false">
      <xsd:simpleType>
        <xsd:restriction base="dms:Text">
          <xsd:maxLength value="55"/>
        </xsd:restriction>
      </xsd:simpleType>
    </xsd:element>
    <xsd:element name="Activity" ma:index="31" nillable="true" ma:displayName="Activity" ma:default="Training and Development" ma:hidden="true" ma:internalName="Activity" ma:readOnly="false">
      <xsd:simpleType>
        <xsd:restriction base="dms:Text">
          <xsd:maxLength value="55"/>
        </xsd:restriction>
      </xsd:simpleType>
    </xsd:element>
    <xsd:element name="Subactivity" ma:index="32" nillable="true" ma:displayName="Subactivity" ma:default="Courses" ma:hidden="true" ma:internalName="Subactivity" ma:readOnly="false">
      <xsd:simpleType>
        <xsd:restriction base="dms:Text">
          <xsd:maxLength value="55"/>
        </xsd:restriction>
      </xsd:simpleType>
    </xsd:element>
    <xsd:element name="Case" ma:index="33" nillable="true" ma:displayName="Case" ma:default="Administration" ma:hidden="true" ma:internalName="Case" ma:readOnly="false">
      <xsd:simpleType>
        <xsd:restriction base="dms:Text">
          <xsd:maxLength value="55"/>
        </xsd:restriction>
      </xsd:simpleType>
    </xsd:element>
    <xsd:element name="FunctionGroup" ma:index="34" nillable="true" ma:displayName="Function Group" ma:default="NA" ma:format="RadioButtons" ma:hidden="true" ma:internalName="FunctionGroup" ma:readOnly="false">
      <xsd:simpleType>
        <xsd:union memberTypes="dms:Text">
          <xsd:simpleType>
            <xsd:restriction base="dms:Choice">
              <xsd:enumeration value="NA"/>
            </xsd:restriction>
          </xsd:simpleType>
        </xsd:union>
      </xsd:simpleType>
    </xsd:element>
    <xsd:element name="Project" ma:index="35" nillable="true" ma:displayName="Project" ma:hidden="true" ma:internalName="Project" ma:readOnly="false">
      <xsd:simpleType>
        <xsd:restriction base="dms:Text">
          <xsd:maxLength value="255"/>
        </xsd:restriction>
      </xsd:simpleType>
    </xsd:element>
    <xsd:element name="CategoryName" ma:index="36" nillable="true" ma:displayName="Category Name" ma:default="NA" ma:format="RadioButtons" ma:hidden="true" ma:internalName="CategoryName" ma:readOnly="false">
      <xsd:simpleType>
        <xsd:union memberTypes="dms:Text">
          <xsd:simpleType>
            <xsd:restriction base="dms:Choice">
              <xsd:enumeration value="NA"/>
            </xsd:restriction>
          </xsd:simpleType>
        </xsd:union>
      </xsd:simpleType>
    </xsd:element>
    <xsd:element name="CategoryValue" ma:index="37" nillable="true" ma:displayName="Category Value" ma:default="NA" ma:format="RadioButtons" ma:hidden="true" ma:internalName="CategoryValue" ma:readOnly="false">
      <xsd:simpleType>
        <xsd:union memberTypes="dms:Text">
          <xsd:simpleType>
            <xsd:restriction base="dms:Choice">
              <xsd:enumeration value="NA"/>
            </xsd:restriction>
          </xsd:simpleType>
        </xsd:union>
      </xsd:simpleType>
    </xsd:element>
    <xsd:element name="Volume" ma:index="38" nillable="true" ma:displayName="Volume" ma:default="NA" ma:format="RadioButtons" ma:hidden="true" ma:internalName="Volume" ma:readOnly="false">
      <xsd:simpleType>
        <xsd:union memberTypes="dms:Text">
          <xsd:simpleType>
            <xsd:restriction base="dms:Choice">
              <xsd:enumeration value="NA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8b5da9-46fe-4c4a-a2a4-703270734e46" elementFormDefault="qualified">
    <xsd:import namespace="http://schemas.microsoft.com/office/2006/documentManagement/types"/>
    <xsd:import namespace="http://schemas.microsoft.com/office/infopath/2007/PartnerControls"/>
    <xsd:element name="Location" ma:index="20" nillable="true" ma:displayName="Location" ma:format="RadioButtons" ma:internalName="Location">
      <xsd:simpleType>
        <xsd:restriction base="dms:Choice">
          <xsd:enumeration value="TGA"/>
          <xsd:enumeration value="WHK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884D03-0FFD-4438-9A67-61F2C9DE11CB}">
  <ds:schemaRefs>
    <ds:schemaRef ds:uri="http://www.w3.org/XML/1998/namespace"/>
    <ds:schemaRef ds:uri="http://schemas.microsoft.com/office/2006/documentManagement/types"/>
    <ds:schemaRef ds:uri="http://purl.org/dc/dcmitype/"/>
    <ds:schemaRef ds:uri="4a8b5da9-46fe-4c4a-a2a4-703270734e46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e21cbe00-2104-4159-b9b9-bd54555d1bf2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AC5A513-B2BF-411A-9B33-0F29EFBD92B7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1AD11D6A-73E0-4CD8-A5B8-1114FC23D2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4E949F-9B7C-4BC0-82CD-2B8D13CDEC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1cbe00-2104-4159-b9b9-bd54555d1bf2"/>
    <ds:schemaRef ds:uri="4a8b5da9-46fe-4c4a-a2a4-703270734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Registration-Form</Template>
  <TotalTime>1</TotalTime>
  <Pages>1</Pages>
  <Words>274</Words>
  <Characters>1565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BOPDHB</Company>
  <LinksUpToDate>false</LinksUpToDate>
  <CharactersWithSpaces>1836</CharactersWithSpaces>
  <SharedDoc>false</SharedDoc>
  <HLinks>
    <vt:vector size="6" baseType="variant">
      <vt:variant>
        <vt:i4>2293788</vt:i4>
      </vt:variant>
      <vt:variant>
        <vt:i4>0</vt:i4>
      </vt:variant>
      <vt:variant>
        <vt:i4>0</vt:i4>
      </vt:variant>
      <vt:variant>
        <vt:i4>5</vt:i4>
      </vt:variant>
      <vt:variant>
        <vt:lpwstr>mailto:EducationCentre.Admin@bopdhb.govt.nz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fionahar</dc:creator>
  <cp:lastModifiedBy>Kerryn Wooderson</cp:lastModifiedBy>
  <cp:revision>2</cp:revision>
  <dcterms:created xsi:type="dcterms:W3CDTF">2017-02-21T00:59:00Z</dcterms:created>
  <dcterms:modified xsi:type="dcterms:W3CDTF">2017-02-21T00:59:00Z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0x010100AAAAAAAAAAAAAAAAAAAAAAAAAAAAAA020085309B97652F8E409FBF8D4D093FB082</vt:lpwstr>
  </property>
  <property fmtid="{D5CDD505-2E9C-101B-9397-08002B2CF9AE}" pid="4" name="_ModerationStatus">
    <vt:lpwstr>0</vt:lpwstr>
  </property>
</Properties>
</file>